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6B06C" w14:textId="77777777"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sz w:val="22"/>
          <w:szCs w:val="22"/>
        </w:rPr>
        <w:drawing>
          <wp:inline distT="0" distB="0" distL="0" distR="0" wp14:anchorId="54691D7B" wp14:editId="5F9CDAD0">
            <wp:extent cx="1514475" cy="461645"/>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57B6867E" w:rsidR="005E7171" w:rsidRPr="00CE26D6" w:rsidRDefault="005E7171" w:rsidP="005E7171">
      <w:pPr>
        <w:contextualSpacing/>
        <w:rPr>
          <w:rFonts w:cs="Arial"/>
          <w:sz w:val="20"/>
          <w:szCs w:val="20"/>
        </w:rPr>
      </w:pPr>
      <w:r w:rsidRPr="00CE26D6">
        <w:rPr>
          <w:rFonts w:cs="Arial"/>
          <w:sz w:val="20"/>
          <w:szCs w:val="20"/>
        </w:rPr>
        <w:t xml:space="preserve">Številka: </w:t>
      </w:r>
      <w:r w:rsidR="00195661">
        <w:rPr>
          <w:rFonts w:cs="Arial"/>
          <w:sz w:val="20"/>
          <w:szCs w:val="20"/>
        </w:rPr>
        <w:t>410-7</w:t>
      </w:r>
      <w:r w:rsidR="00132B5E" w:rsidRPr="00CE26D6">
        <w:rPr>
          <w:rFonts w:cs="Arial"/>
          <w:sz w:val="20"/>
          <w:szCs w:val="20"/>
        </w:rPr>
        <w:t>/201</w:t>
      </w:r>
      <w:r w:rsidR="00CC04D8">
        <w:rPr>
          <w:rFonts w:cs="Arial"/>
          <w:sz w:val="20"/>
          <w:szCs w:val="20"/>
        </w:rPr>
        <w:t>8</w:t>
      </w:r>
      <w:r w:rsidR="002C348A" w:rsidRPr="00CE26D6">
        <w:rPr>
          <w:rFonts w:cs="Arial"/>
          <w:sz w:val="20"/>
          <w:szCs w:val="20"/>
        </w:rPr>
        <w:t>-4</w:t>
      </w:r>
    </w:p>
    <w:p w14:paraId="7919DB28" w14:textId="47621E69" w:rsidR="005E7171" w:rsidRPr="00CE26D6" w:rsidRDefault="007230D7" w:rsidP="005E7171">
      <w:pPr>
        <w:contextualSpacing/>
        <w:rPr>
          <w:rFonts w:cs="Arial"/>
          <w:sz w:val="20"/>
          <w:szCs w:val="20"/>
        </w:rPr>
      </w:pPr>
      <w:r w:rsidRPr="00CE26D6">
        <w:rPr>
          <w:rFonts w:cs="Arial"/>
          <w:sz w:val="20"/>
          <w:szCs w:val="20"/>
        </w:rPr>
        <w:t xml:space="preserve">Datum: </w:t>
      </w:r>
      <w:r w:rsidR="00195661">
        <w:rPr>
          <w:rFonts w:cs="Arial"/>
          <w:sz w:val="20"/>
          <w:szCs w:val="20"/>
        </w:rPr>
        <w:t>25.9.2018</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C64262" w:rsidR="005E7171" w:rsidRPr="00195661" w:rsidRDefault="00E17895" w:rsidP="00A85190">
      <w:pPr>
        <w:pStyle w:val="Naslov"/>
        <w:spacing w:before="0" w:line="240" w:lineRule="auto"/>
        <w:contextualSpacing/>
        <w:rPr>
          <w:rFonts w:ascii="Arial" w:hAnsi="Arial" w:cs="Arial"/>
          <w:noProof/>
          <w:sz w:val="20"/>
          <w:lang w:val="sl-SI"/>
        </w:rPr>
      </w:pPr>
      <w:r>
        <w:rPr>
          <w:rFonts w:ascii="Arial" w:hAnsi="Arial" w:cs="Arial"/>
          <w:sz w:val="20"/>
          <w:szCs w:val="22"/>
        </w:rPr>
        <w:t>DOBAVA MATERIALA ZA</w:t>
      </w:r>
      <w:r w:rsidR="00195661" w:rsidRPr="00195661">
        <w:rPr>
          <w:rFonts w:ascii="Arial" w:hAnsi="Arial" w:cs="Arial"/>
          <w:sz w:val="20"/>
          <w:szCs w:val="22"/>
        </w:rPr>
        <w:t xml:space="preserve"> ARTROSKOPSKE OPERACIJE KOLENA IN RAMENA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0B866066"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195661">
        <w:rPr>
          <w:rFonts w:cs="Arial"/>
          <w:b/>
          <w:sz w:val="20"/>
          <w:szCs w:val="20"/>
        </w:rPr>
        <w:t>410-7</w:t>
      </w:r>
      <w:r w:rsidRPr="007A54A1">
        <w:rPr>
          <w:rFonts w:cs="Arial"/>
          <w:b/>
          <w:sz w:val="20"/>
          <w:szCs w:val="20"/>
        </w:rPr>
        <w:t>/2018</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2"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7FF4FDF8"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195661">
        <w:rPr>
          <w:rFonts w:cs="Arial"/>
          <w:sz w:val="20"/>
          <w:szCs w:val="20"/>
        </w:rPr>
        <w:t>410-7</w:t>
      </w:r>
      <w:r w:rsidRPr="003720E7">
        <w:rPr>
          <w:rFonts w:cs="Arial"/>
          <w:sz w:val="20"/>
          <w:szCs w:val="20"/>
        </w:rPr>
        <w:t xml:space="preserve">/2018.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4EFDE18D" w:rsidR="00CC04D8" w:rsidRPr="003720E7" w:rsidRDefault="00CC04D8" w:rsidP="00CC04D8">
      <w:pPr>
        <w:rPr>
          <w:rFonts w:cs="Arial"/>
          <w:bCs/>
          <w:sz w:val="20"/>
          <w:szCs w:val="20"/>
        </w:rPr>
      </w:pPr>
      <w:r w:rsidRPr="003720E7">
        <w:rPr>
          <w:rFonts w:cs="Arial"/>
          <w:sz w:val="20"/>
          <w:szCs w:val="20"/>
        </w:rPr>
        <w:t xml:space="preserve">Predmet javnega naročila:  </w:t>
      </w:r>
      <w:r w:rsidR="00E17895">
        <w:rPr>
          <w:rFonts w:cs="Arial"/>
          <w:b/>
          <w:sz w:val="20"/>
          <w:szCs w:val="22"/>
        </w:rPr>
        <w:t>DOBAVA MATERIALA ZA</w:t>
      </w:r>
      <w:r w:rsidR="00195661" w:rsidRPr="00167982">
        <w:rPr>
          <w:rFonts w:cs="Arial"/>
          <w:b/>
          <w:sz w:val="20"/>
          <w:szCs w:val="22"/>
        </w:rPr>
        <w:t xml:space="preserve"> ARTROSKOPSKE OPERACIJE KOLENA IN RAMENA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77777777" w:rsidR="007E6D73" w:rsidRPr="003720E7" w:rsidRDefault="007E6D73" w:rsidP="007E6D73">
      <w:pPr>
        <w:rPr>
          <w:rFonts w:cs="Arial"/>
          <w:bCs/>
          <w:sz w:val="20"/>
          <w:szCs w:val="20"/>
        </w:rPr>
      </w:pPr>
      <w:r w:rsidRPr="003720E7">
        <w:rPr>
          <w:rFonts w:cs="Arial"/>
          <w:sz w:val="20"/>
          <w:szCs w:val="20"/>
        </w:rPr>
        <w:t>Za oddajo javnega naročila se izvaja odprti postopek s 40. členom Zakona o javnem naročanju (Uradni list RS, št. 91/15</w:t>
      </w:r>
      <w:r w:rsidRPr="003720E7">
        <w:rPr>
          <w:rFonts w:cs="Arial"/>
          <w:bCs/>
          <w:sz w:val="20"/>
          <w:szCs w:val="20"/>
        </w:rPr>
        <w:t>, v nadaljnjem besedilu: ZJN-3).</w:t>
      </w:r>
    </w:p>
    <w:p w14:paraId="1E04F7EB" w14:textId="12FAB7F8" w:rsidR="007E6D73" w:rsidRPr="003720E7" w:rsidRDefault="007E6D73" w:rsidP="007E6D73">
      <w:pPr>
        <w:autoSpaceDE w:val="0"/>
        <w:autoSpaceDN w:val="0"/>
        <w:adjustRightInd w:val="0"/>
        <w:rPr>
          <w:rFonts w:cs="Arial"/>
          <w:sz w:val="20"/>
          <w:szCs w:val="20"/>
        </w:rPr>
      </w:pPr>
      <w:r w:rsidRPr="003720E7">
        <w:rPr>
          <w:rFonts w:cs="Arial"/>
          <w:sz w:val="20"/>
          <w:szCs w:val="20"/>
        </w:rPr>
        <w:t xml:space="preserve">Naročnik bo na podlagi pogojev in merila, določenih v razpisni dokumentaciji, izbral ponudnika, s katerim bo sklenil </w:t>
      </w:r>
      <w:r w:rsidR="00E17895">
        <w:rPr>
          <w:rFonts w:cs="Arial"/>
          <w:sz w:val="20"/>
          <w:szCs w:val="20"/>
        </w:rPr>
        <w:t>okvirni sporazum</w:t>
      </w:r>
      <w:r w:rsidRPr="003720E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6E4D23FC" w:rsidR="00CC04D8" w:rsidRPr="00F33AE0" w:rsidRDefault="00CC04D8" w:rsidP="00195661">
            <w:pPr>
              <w:jc w:val="right"/>
              <w:rPr>
                <w:sz w:val="20"/>
                <w:szCs w:val="20"/>
              </w:rPr>
            </w:pPr>
            <w:r w:rsidRPr="00F33AE0">
              <w:rPr>
                <w:rFonts w:cs="Arial"/>
                <w:position w:val="-2"/>
                <w:sz w:val="20"/>
                <w:szCs w:val="20"/>
              </w:rPr>
              <w:t xml:space="preserve">do </w:t>
            </w:r>
            <w:r w:rsidR="00195661">
              <w:rPr>
                <w:rFonts w:cs="Arial"/>
                <w:position w:val="-2"/>
                <w:sz w:val="20"/>
                <w:szCs w:val="20"/>
              </w:rPr>
              <w:t>23</w:t>
            </w:r>
            <w:r w:rsidRPr="00F33AE0">
              <w:rPr>
                <w:rFonts w:cs="Arial"/>
                <w:position w:val="-2"/>
                <w:sz w:val="20"/>
                <w:szCs w:val="20"/>
              </w:rPr>
              <w:t>.</w:t>
            </w:r>
            <w:r w:rsidR="00F33AE0" w:rsidRPr="00F33AE0">
              <w:rPr>
                <w:rFonts w:cs="Arial"/>
                <w:position w:val="-2"/>
                <w:sz w:val="20"/>
                <w:szCs w:val="20"/>
              </w:rPr>
              <w:t>10</w:t>
            </w:r>
            <w:r w:rsidRPr="00F33AE0">
              <w:rPr>
                <w:rFonts w:cs="Arial"/>
                <w:position w:val="-2"/>
                <w:sz w:val="20"/>
                <w:szCs w:val="20"/>
              </w:rPr>
              <w:t>.2018 do 1</w:t>
            </w:r>
            <w:r w:rsidR="00195661">
              <w:rPr>
                <w:rFonts w:cs="Arial"/>
                <w:position w:val="-2"/>
                <w:sz w:val="20"/>
                <w:szCs w:val="20"/>
              </w:rPr>
              <w:t>2</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46BA1353" w:rsidR="00CC04D8" w:rsidRPr="00F33AE0" w:rsidRDefault="00CC04D8" w:rsidP="00195661">
            <w:pPr>
              <w:jc w:val="right"/>
              <w:rPr>
                <w:sz w:val="20"/>
                <w:szCs w:val="20"/>
              </w:rPr>
            </w:pPr>
            <w:r w:rsidRPr="00F33AE0">
              <w:rPr>
                <w:rFonts w:cs="Arial"/>
                <w:position w:val="-2"/>
                <w:sz w:val="20"/>
                <w:szCs w:val="20"/>
              </w:rPr>
              <w:t xml:space="preserve">do </w:t>
            </w:r>
            <w:r w:rsidR="00195661">
              <w:rPr>
                <w:rFonts w:cs="Arial"/>
                <w:position w:val="-2"/>
                <w:sz w:val="20"/>
                <w:szCs w:val="20"/>
              </w:rPr>
              <w:t>30</w:t>
            </w:r>
            <w:r w:rsidRPr="00F33AE0">
              <w:rPr>
                <w:rFonts w:cs="Arial"/>
                <w:position w:val="-2"/>
                <w:sz w:val="20"/>
                <w:szCs w:val="20"/>
              </w:rPr>
              <w:t>.</w:t>
            </w:r>
            <w:r w:rsidR="00F33AE0" w:rsidRPr="00F33AE0">
              <w:rPr>
                <w:rFonts w:cs="Arial"/>
                <w:position w:val="-2"/>
                <w:sz w:val="20"/>
                <w:szCs w:val="20"/>
              </w:rPr>
              <w:t>1</w:t>
            </w:r>
            <w:r w:rsidR="00DD4432">
              <w:rPr>
                <w:rFonts w:cs="Arial"/>
                <w:position w:val="-2"/>
                <w:sz w:val="20"/>
                <w:szCs w:val="20"/>
              </w:rPr>
              <w:t>0</w:t>
            </w:r>
            <w:r w:rsidRPr="00F33AE0">
              <w:rPr>
                <w:rFonts w:cs="Arial"/>
                <w:position w:val="-2"/>
                <w:sz w:val="20"/>
                <w:szCs w:val="20"/>
              </w:rPr>
              <w:t>.2018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077A63F7" w:rsidR="00CC04D8" w:rsidRPr="00F33AE0" w:rsidRDefault="00195661" w:rsidP="00195661">
            <w:pPr>
              <w:jc w:val="right"/>
              <w:rPr>
                <w:sz w:val="20"/>
                <w:szCs w:val="20"/>
              </w:rPr>
            </w:pPr>
            <w:r>
              <w:rPr>
                <w:rFonts w:cs="Arial"/>
                <w:position w:val="-2"/>
                <w:sz w:val="20"/>
                <w:szCs w:val="20"/>
              </w:rPr>
              <w:t>30</w:t>
            </w:r>
            <w:r w:rsidR="00CC04D8" w:rsidRPr="00F33AE0">
              <w:rPr>
                <w:rFonts w:cs="Arial"/>
                <w:position w:val="-2"/>
                <w:sz w:val="20"/>
                <w:szCs w:val="20"/>
              </w:rPr>
              <w:t>.</w:t>
            </w:r>
            <w:r w:rsidR="00F33AE0" w:rsidRPr="00F33AE0">
              <w:rPr>
                <w:rFonts w:cs="Arial"/>
                <w:position w:val="-2"/>
                <w:sz w:val="20"/>
                <w:szCs w:val="20"/>
              </w:rPr>
              <w:t>1</w:t>
            </w:r>
            <w:r w:rsidR="00DD4432">
              <w:rPr>
                <w:rFonts w:cs="Arial"/>
                <w:position w:val="-2"/>
                <w:sz w:val="20"/>
                <w:szCs w:val="20"/>
              </w:rPr>
              <w:t>0</w:t>
            </w:r>
            <w:r w:rsidR="00CC04D8" w:rsidRPr="00F33AE0">
              <w:rPr>
                <w:rFonts w:cs="Arial"/>
                <w:position w:val="-2"/>
                <w:sz w:val="20"/>
                <w:szCs w:val="20"/>
              </w:rPr>
              <w:t>.2018 ob 9:15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3"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4"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7EBF7DC9"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8B86D68" w:rsidR="00CC04D8" w:rsidRPr="003720E7" w:rsidRDefault="00CC04D8" w:rsidP="00BC5850">
            <w:pPr>
              <w:numPr>
                <w:ilvl w:val="0"/>
                <w:numId w:val="15"/>
              </w:numPr>
              <w:jc w:val="left"/>
              <w:rPr>
                <w:rFonts w:cs="Arial"/>
                <w:color w:val="000000"/>
                <w:sz w:val="20"/>
                <w:szCs w:val="20"/>
              </w:rPr>
            </w:pPr>
            <w:r w:rsidRPr="003720E7">
              <w:rPr>
                <w:rFonts w:cs="Arial"/>
                <w:color w:val="000000"/>
                <w:sz w:val="20"/>
                <w:szCs w:val="20"/>
              </w:rPr>
              <w:t>scan celotne ponudbene dokumentacije (razen </w:t>
            </w:r>
            <w:r w:rsidRPr="003720E7">
              <w:rPr>
                <w:rFonts w:cs="Arial"/>
                <w:b/>
                <w:bCs/>
                <w:color w:val="000000"/>
                <w:sz w:val="20"/>
                <w:szCs w:val="20"/>
              </w:rPr>
              <w:t>Predračuna – (OBRAZEC št.</w:t>
            </w:r>
            <w:r w:rsidR="00F9491F">
              <w:rPr>
                <w:rFonts w:cs="Arial"/>
                <w:b/>
                <w:bCs/>
                <w:color w:val="000000"/>
                <w:sz w:val="20"/>
                <w:szCs w:val="20"/>
              </w:rPr>
              <w:t xml:space="preserve"> 2</w:t>
            </w:r>
            <w:r w:rsidRPr="003720E7">
              <w:rPr>
                <w:rFonts w:cs="Arial"/>
                <w:b/>
                <w:bCs/>
                <w:color w:val="000000"/>
                <w:sz w:val="20"/>
                <w:szCs w:val="20"/>
              </w:rPr>
              <w:t>), ki je naložen že v razdelku predračun), vključno z vzorci pogodb, žigosano in podpisanega s strani zakonitega zastopnika ponudnika</w:t>
            </w:r>
            <w:r w:rsidR="007B2AC1" w:rsidRPr="003720E7">
              <w:rPr>
                <w:rFonts w:cs="Arial"/>
                <w:b/>
                <w:bCs/>
                <w:color w:val="000000"/>
                <w:sz w:val="20"/>
                <w:szCs w:val="20"/>
              </w:rPr>
              <w:t>.</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2C6219E9" w14:textId="44CFFEEF"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6D53DD" w:rsidRPr="006D53DD">
        <w:rPr>
          <w:rFonts w:cs="Arial"/>
          <w:b/>
          <w:sz w:val="20"/>
          <w:szCs w:val="20"/>
        </w:rPr>
        <w:t>30</w:t>
      </w:r>
      <w:r w:rsidR="00DD4432">
        <w:rPr>
          <w:rFonts w:cs="Arial"/>
          <w:b/>
          <w:sz w:val="20"/>
          <w:szCs w:val="20"/>
        </w:rPr>
        <w:t>.</w:t>
      </w:r>
      <w:r w:rsidRPr="003720E7">
        <w:rPr>
          <w:rFonts w:cs="Arial"/>
          <w:b/>
          <w:sz w:val="20"/>
          <w:szCs w:val="20"/>
        </w:rPr>
        <w:t>1</w:t>
      </w:r>
      <w:r w:rsidR="00DD4432">
        <w:rPr>
          <w:rFonts w:cs="Arial"/>
          <w:b/>
          <w:sz w:val="20"/>
          <w:szCs w:val="20"/>
        </w:rPr>
        <w:t>0</w:t>
      </w:r>
      <w:r w:rsidRPr="003720E7">
        <w:rPr>
          <w:rFonts w:cs="Arial"/>
          <w:b/>
          <w:sz w:val="20"/>
          <w:szCs w:val="20"/>
        </w:rPr>
        <w:t>.2018 ob 9:15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Pr="003720E7" w:rsidRDefault="007B2AC1" w:rsidP="007B2AC1">
      <w:pPr>
        <w:outlineLvl w:val="1"/>
        <w:rPr>
          <w:rFonts w:cs="Arial"/>
          <w:b/>
          <w:sz w:val="20"/>
          <w:szCs w:val="20"/>
        </w:rPr>
      </w:pPr>
    </w:p>
    <w:p w14:paraId="6EFB4131" w14:textId="77777777" w:rsidR="007B2AC1" w:rsidRPr="003720E7" w:rsidRDefault="007B2AC1"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2D2F03C1" w14:textId="3576EA69" w:rsidR="007B2AC1" w:rsidRPr="003720E7" w:rsidRDefault="007B2AC1" w:rsidP="007B2AC1">
      <w:pPr>
        <w:spacing w:before="225" w:after="225"/>
        <w:rPr>
          <w:sz w:val="20"/>
          <w:szCs w:val="20"/>
        </w:rPr>
      </w:pPr>
      <w:r w:rsidRPr="003720E7">
        <w:rPr>
          <w:rFonts w:cs="Arial"/>
          <w:color w:val="000000"/>
          <w:sz w:val="20"/>
          <w:szCs w:val="20"/>
        </w:rPr>
        <w:t>Na</w:t>
      </w:r>
      <w:r w:rsidR="007E6D73" w:rsidRPr="003720E7">
        <w:rPr>
          <w:rFonts w:cs="Arial"/>
          <w:color w:val="000000"/>
          <w:sz w:val="20"/>
          <w:szCs w:val="20"/>
        </w:rPr>
        <w:t>č</w:t>
      </w:r>
      <w:r w:rsidRPr="003720E7">
        <w:rPr>
          <w:rFonts w:cs="Arial"/>
          <w:color w:val="000000"/>
          <w:sz w:val="20"/>
          <w:szCs w:val="20"/>
        </w:rPr>
        <w:t>in postavljanja zahtev za pojasnila:</w:t>
      </w:r>
    </w:p>
    <w:tbl>
      <w:tblPr>
        <w:tblStyle w:val="NormalTablePHPDOCX"/>
        <w:tblW w:w="0" w:type="auto"/>
        <w:tblInd w:w="108" w:type="dxa"/>
        <w:tblLook w:val="04A0" w:firstRow="1" w:lastRow="0" w:firstColumn="1" w:lastColumn="0" w:noHBand="0" w:noVBand="1"/>
      </w:tblPr>
      <w:tblGrid>
        <w:gridCol w:w="2682"/>
      </w:tblGrid>
      <w:tr w:rsidR="007B2AC1" w:rsidRPr="003720E7" w14:paraId="13EB25CC" w14:textId="77777777" w:rsidTr="002977AF">
        <w:tc>
          <w:tcPr>
            <w:tcW w:w="0" w:type="auto"/>
            <w:tcMar>
              <w:top w:w="0" w:type="auto"/>
              <w:bottom w:w="0" w:type="auto"/>
            </w:tcMar>
          </w:tcPr>
          <w:p w14:paraId="7FAFBCCE" w14:textId="77777777" w:rsidR="007B2AC1" w:rsidRPr="003720E7" w:rsidRDefault="007B2AC1" w:rsidP="00BC5850">
            <w:pPr>
              <w:numPr>
                <w:ilvl w:val="0"/>
                <w:numId w:val="16"/>
              </w:numPr>
              <w:jc w:val="left"/>
              <w:rPr>
                <w:rFonts w:cs="Arial"/>
                <w:color w:val="000000"/>
                <w:sz w:val="20"/>
                <w:szCs w:val="20"/>
              </w:rPr>
            </w:pPr>
            <w:r w:rsidRPr="003720E7">
              <w:rPr>
                <w:rFonts w:cs="Arial"/>
                <w:color w:val="000000"/>
                <w:sz w:val="20"/>
                <w:szCs w:val="20"/>
              </w:rPr>
              <w:lastRenderedPageBreak/>
              <w:t>Portal javnih naročil</w:t>
            </w:r>
          </w:p>
        </w:tc>
      </w:tr>
    </w:tbl>
    <w:p w14:paraId="3F15B96F" w14:textId="77777777" w:rsidR="007B2AC1" w:rsidRPr="003720E7" w:rsidRDefault="007B2AC1" w:rsidP="007B2AC1">
      <w:pPr>
        <w:spacing w:before="225" w:after="225"/>
        <w:rPr>
          <w:sz w:val="20"/>
          <w:szCs w:val="20"/>
        </w:rPr>
      </w:pPr>
      <w:r w:rsidRPr="003720E7">
        <w:rPr>
          <w:rFonts w:cs="Arial"/>
          <w:color w:val="000000"/>
          <w:sz w:val="20"/>
          <w:szCs w:val="2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77A540" w14:textId="77777777" w:rsidR="007B2AC1" w:rsidRPr="003720E7" w:rsidRDefault="007B2AC1" w:rsidP="007B2AC1">
      <w:pPr>
        <w:outlineLvl w:val="1"/>
        <w:rPr>
          <w:rFonts w:cs="Arial"/>
          <w:color w:val="000000"/>
          <w:sz w:val="20"/>
          <w:szCs w:val="20"/>
        </w:rPr>
      </w:pPr>
      <w:r w:rsidRPr="003720E7">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6D8C78F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naročnik </w:t>
      </w:r>
      <w:r w:rsidR="00E17895">
        <w:rPr>
          <w:rFonts w:cs="Arial"/>
          <w:sz w:val="20"/>
          <w:szCs w:val="20"/>
        </w:rPr>
        <w:t>okvirni sporazum</w:t>
      </w:r>
      <w:r w:rsidRPr="003720E7">
        <w:rPr>
          <w:rFonts w:cs="Arial"/>
          <w:sz w:val="20"/>
          <w:szCs w:val="20"/>
        </w:rPr>
        <w:t>,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3613F130" w14:textId="77777777" w:rsidR="00665123" w:rsidRPr="003720E7" w:rsidRDefault="00665123" w:rsidP="007B2AC1">
      <w:pPr>
        <w:tabs>
          <w:tab w:val="left" w:pos="9537"/>
        </w:tabs>
        <w:ind w:right="-109"/>
        <w:rPr>
          <w:rFonts w:cs="Arial"/>
          <w:sz w:val="20"/>
          <w:szCs w:val="20"/>
        </w:rPr>
      </w:pPr>
    </w:p>
    <w:p w14:paraId="23CEF8F6" w14:textId="77777777" w:rsidR="007E6D73" w:rsidRDefault="007E6D73" w:rsidP="007B2AC1">
      <w:pPr>
        <w:tabs>
          <w:tab w:val="left" w:pos="9537"/>
        </w:tabs>
        <w:ind w:right="-109"/>
        <w:rPr>
          <w:rFonts w:cs="Arial"/>
          <w:sz w:val="20"/>
          <w:szCs w:val="20"/>
        </w:rPr>
      </w:pPr>
    </w:p>
    <w:p w14:paraId="6D45F115" w14:textId="77777777" w:rsidR="00041F06" w:rsidRDefault="00041F06" w:rsidP="007B2AC1">
      <w:pPr>
        <w:tabs>
          <w:tab w:val="left" w:pos="9537"/>
        </w:tabs>
        <w:ind w:right="-109"/>
        <w:rPr>
          <w:rFonts w:cs="Arial"/>
          <w:sz w:val="20"/>
          <w:szCs w:val="20"/>
        </w:rPr>
      </w:pPr>
    </w:p>
    <w:p w14:paraId="2F3EA712" w14:textId="77777777" w:rsidR="00041F06" w:rsidRPr="003720E7" w:rsidRDefault="00041F06"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2A20312A"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PONUDBENA CENA</w:t>
      </w:r>
    </w:p>
    <w:p w14:paraId="300AD567" w14:textId="77777777" w:rsidR="007B2AC1" w:rsidRPr="003720E7" w:rsidRDefault="007B2AC1" w:rsidP="007B2AC1">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2AA98C4A"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Vse cene morajo biti izražene v evrih.</w:t>
      </w:r>
    </w:p>
    <w:p w14:paraId="4577AB61" w14:textId="54283190" w:rsidR="007B2AC1" w:rsidRPr="003720E7" w:rsidRDefault="007B2AC1" w:rsidP="007B2AC1">
      <w:pPr>
        <w:pStyle w:val="Bodytext1"/>
        <w:shd w:val="clear" w:color="auto" w:fill="auto"/>
        <w:spacing w:before="0" w:after="0" w:line="260" w:lineRule="exact"/>
        <w:ind w:left="20" w:right="72" w:firstLine="0"/>
        <w:rPr>
          <w:rFonts w:cs="Arial"/>
          <w:sz w:val="20"/>
          <w:szCs w:val="20"/>
          <w:lang w:val="sl-SI"/>
        </w:rPr>
      </w:pPr>
      <w:r w:rsidRPr="003720E7">
        <w:rPr>
          <w:rFonts w:cs="Arial"/>
          <w:sz w:val="20"/>
          <w:szCs w:val="20"/>
          <w:lang w:val="sl-SI"/>
        </w:rPr>
        <w:t>Ponudbene cene morajo vključevati vse stroške za izvedbo predmeta naročila</w:t>
      </w:r>
      <w:r w:rsidR="00003736">
        <w:rPr>
          <w:rFonts w:cs="Arial"/>
          <w:sz w:val="20"/>
          <w:szCs w:val="20"/>
          <w:lang w:val="sl-SI"/>
        </w:rPr>
        <w:t>, kot je navedeno v razpisni dokumentaciji</w:t>
      </w:r>
      <w:r w:rsidRPr="003720E7">
        <w:rPr>
          <w:rFonts w:cs="Arial"/>
          <w:sz w:val="20"/>
          <w:szCs w:val="20"/>
          <w:lang w:val="sl-SI"/>
        </w:rPr>
        <w:t>. Naročnik naknadno ne bo priznaval nikakršnih stroškov, ki niso vključeni v ponudbene cene.</w:t>
      </w:r>
    </w:p>
    <w:p w14:paraId="1AF6806E" w14:textId="77777777" w:rsidR="007B2AC1" w:rsidRPr="003720E7" w:rsidRDefault="007B2AC1" w:rsidP="007B2AC1">
      <w:pPr>
        <w:rPr>
          <w:rFonts w:cs="Arial"/>
          <w:sz w:val="20"/>
          <w:szCs w:val="20"/>
        </w:rPr>
      </w:pPr>
      <w:r w:rsidRPr="003720E7">
        <w:rPr>
          <w:rFonts w:cs="Arial"/>
          <w:sz w:val="20"/>
          <w:szCs w:val="20"/>
        </w:rPr>
        <w:t>Vse cene z upoštevanim davkom na dodano vrednost s predračuna izbranega ponudnika morajo biti fiksne ves čas veljavnosti pogodbe.</w:t>
      </w:r>
    </w:p>
    <w:p w14:paraId="596E38BF" w14:textId="7DA9CDC7" w:rsidR="007B2AC1" w:rsidRPr="003720E7" w:rsidRDefault="007B2AC1" w:rsidP="007B2AC1">
      <w:pPr>
        <w:contextualSpacing/>
        <w:rPr>
          <w:rFonts w:cs="Arial"/>
          <w:sz w:val="20"/>
          <w:szCs w:val="20"/>
        </w:rPr>
      </w:pPr>
      <w:r w:rsidRPr="003720E7">
        <w:rPr>
          <w:rFonts w:cs="Arial"/>
          <w:sz w:val="20"/>
          <w:szCs w:val="20"/>
        </w:rPr>
        <w:t>V kolikor posamezne postavke ponudbenega predračuna ne bodo izpolnjene, se bo za navedene postavke upoštevala cena 0,00 EUR.</w:t>
      </w:r>
    </w:p>
    <w:p w14:paraId="60D5ED35" w14:textId="77777777" w:rsidR="002977AF" w:rsidRPr="003720E7" w:rsidRDefault="002977AF" w:rsidP="007B2AC1">
      <w:pPr>
        <w:contextualSpacing/>
        <w:rPr>
          <w:rFonts w:cs="Arial"/>
          <w:sz w:val="20"/>
          <w:szCs w:val="20"/>
        </w:rPr>
      </w:pPr>
    </w:p>
    <w:p w14:paraId="05037E21" w14:textId="77777777" w:rsidR="003720E7" w:rsidRPr="003720E7" w:rsidRDefault="003720E7" w:rsidP="003720E7">
      <w:pPr>
        <w:pStyle w:val="Naslov9"/>
        <w:spacing w:before="0"/>
        <w:contextualSpacing/>
        <w:rPr>
          <w:rFonts w:ascii="Arial" w:hAnsi="Arial" w:cs="Arial"/>
          <w:b/>
          <w:i w:val="0"/>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50E2A1E8" w:rsidR="002977AF" w:rsidRDefault="002977AF"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Naročnik ne dovoljuje variantnih ponudb.</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3A0E7F9B"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DOBEVE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4CBDF261" w:rsidR="00F57135" w:rsidRPr="00050E95"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E17895">
        <w:rPr>
          <w:rFonts w:cs="Arial"/>
          <w:sz w:val="20"/>
          <w:szCs w:val="20"/>
        </w:rPr>
        <w:t>okvirni sporazum</w:t>
      </w:r>
      <w:r w:rsidR="00F57135">
        <w:rPr>
          <w:rFonts w:cs="Arial"/>
          <w:sz w:val="20"/>
          <w:szCs w:val="20"/>
        </w:rPr>
        <w:t xml:space="preserve"> z izbranim izvajalcem sklenil za obdobje dveh (2) let od podpisa pogodbe.</w:t>
      </w:r>
    </w:p>
    <w:p w14:paraId="5B761912" w14:textId="77777777" w:rsidR="00F57135" w:rsidRPr="00050E95" w:rsidRDefault="00F57135" w:rsidP="00F57135">
      <w:pPr>
        <w:contextualSpacing/>
        <w:rPr>
          <w:rFonts w:cs="Arial"/>
          <w:sz w:val="20"/>
          <w:szCs w:val="20"/>
        </w:rPr>
      </w:pPr>
    </w:p>
    <w:p w14:paraId="5CACB4DC" w14:textId="0AE1AAC9" w:rsidR="00F57135" w:rsidRPr="00050E95" w:rsidRDefault="00F57135" w:rsidP="00F57135">
      <w:pPr>
        <w:contextualSpacing/>
        <w:rPr>
          <w:rFonts w:cs="Arial"/>
          <w:b/>
          <w:sz w:val="20"/>
          <w:szCs w:val="20"/>
        </w:rPr>
      </w:pPr>
      <w:r w:rsidRPr="00F57135">
        <w:rPr>
          <w:rFonts w:cs="Arial"/>
          <w:sz w:val="20"/>
          <w:szCs w:val="20"/>
        </w:rPr>
        <w:t>17.2 Kraj izvedbe dobave:</w:t>
      </w:r>
      <w:r w:rsidRPr="00050E95">
        <w:rPr>
          <w:rFonts w:cs="Arial"/>
          <w:sz w:val="20"/>
          <w:szCs w:val="20"/>
        </w:rPr>
        <w:t xml:space="preserve"> Splošna bolnišnica Brežice, Černelčeva cesta 17, lekarna, 8250 Brežice</w:t>
      </w:r>
    </w:p>
    <w:p w14:paraId="68A33649" w14:textId="77777777" w:rsidR="00F57135" w:rsidRPr="00050E95" w:rsidRDefault="00F57135" w:rsidP="00F57135">
      <w:pPr>
        <w:contextualSpacing/>
        <w:rPr>
          <w:rFonts w:cs="Arial"/>
          <w:sz w:val="20"/>
          <w:szCs w:val="20"/>
        </w:rPr>
      </w:pPr>
    </w:p>
    <w:p w14:paraId="58666A9B" w14:textId="07649E03" w:rsidR="00F57135" w:rsidRPr="00050E95" w:rsidRDefault="00F57135" w:rsidP="00F57135">
      <w:pPr>
        <w:contextualSpacing/>
        <w:rPr>
          <w:rFonts w:cs="Arial"/>
          <w:sz w:val="20"/>
          <w:szCs w:val="20"/>
        </w:rPr>
      </w:pPr>
      <w:r w:rsidRPr="00F57135">
        <w:rPr>
          <w:rFonts w:cs="Arial"/>
          <w:sz w:val="20"/>
          <w:szCs w:val="20"/>
        </w:rPr>
        <w:t>17.3 Rok dobave</w:t>
      </w:r>
      <w:r w:rsidR="00456B02">
        <w:rPr>
          <w:rFonts w:cs="Arial"/>
          <w:sz w:val="20"/>
          <w:szCs w:val="20"/>
        </w:rPr>
        <w:t xml:space="preserve"> blaga</w:t>
      </w:r>
      <w:r w:rsidRPr="00F57135">
        <w:rPr>
          <w:rFonts w:cs="Arial"/>
          <w:sz w:val="20"/>
          <w:szCs w:val="20"/>
        </w:rPr>
        <w:t>:</w:t>
      </w:r>
      <w:r w:rsidRPr="00050E95">
        <w:rPr>
          <w:rFonts w:cs="Arial"/>
          <w:sz w:val="20"/>
          <w:szCs w:val="20"/>
        </w:rPr>
        <w:t xml:space="preserve"> sukcesivne dobave v roku treh (3) dni od naročila.</w:t>
      </w:r>
    </w:p>
    <w:p w14:paraId="6C149F36" w14:textId="77777777" w:rsidR="00F57135" w:rsidRPr="00050E95" w:rsidRDefault="00F57135" w:rsidP="00F57135">
      <w:pPr>
        <w:contextualSpacing/>
        <w:rPr>
          <w:rFonts w:cs="Arial"/>
          <w:sz w:val="20"/>
          <w:szCs w:val="20"/>
        </w:rPr>
      </w:pPr>
    </w:p>
    <w:p w14:paraId="5F869B4C" w14:textId="77777777" w:rsidR="007E6D73" w:rsidRPr="003720E7"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336285C5" w14:textId="77777777" w:rsidR="007E6D73" w:rsidRPr="003720E7" w:rsidRDefault="007E6D73"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lastRenderedPageBreak/>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0EB8B030" w14:textId="77777777" w:rsidR="002C348A" w:rsidRPr="003720E7" w:rsidRDefault="002C348A" w:rsidP="00DC2578">
      <w:pPr>
        <w:pStyle w:val="Naslov9"/>
        <w:spacing w:before="0"/>
        <w:contextualSpacing/>
        <w:rPr>
          <w:rFonts w:ascii="Arial" w:hAnsi="Arial" w:cs="Arial"/>
          <w:b/>
          <w:i w:val="0"/>
          <w:sz w:val="20"/>
          <w:szCs w:val="20"/>
        </w:rPr>
      </w:pPr>
    </w:p>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11EBCE2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E17895">
        <w:rPr>
          <w:rFonts w:cs="Arial"/>
          <w:color w:val="000000"/>
          <w:sz w:val="20"/>
          <w:szCs w:val="20"/>
        </w:rPr>
        <w:t>okvirni sporazum</w:t>
      </w:r>
      <w:r w:rsidRPr="00377A8B">
        <w:rPr>
          <w:rFonts w:cs="Arial"/>
          <w:color w:val="000000"/>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lastRenderedPageBreak/>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5920318E" w:rsidR="003271B2" w:rsidRPr="003720E7"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w:t>
      </w:r>
      <w:r w:rsidR="00E17895">
        <w:rPr>
          <w:rFonts w:cs="Arial"/>
          <w:sz w:val="20"/>
          <w:szCs w:val="20"/>
        </w:rPr>
        <w:t>okvirni sporazum</w:t>
      </w:r>
      <w:r w:rsidRPr="003720E7">
        <w:rPr>
          <w:rFonts w:cs="Arial"/>
          <w:sz w:val="20"/>
          <w:szCs w:val="20"/>
        </w:rPr>
        <w:t xml:space="preserve"> o izvedbi javnega naročila.</w:t>
      </w:r>
    </w:p>
    <w:p w14:paraId="71680238" w14:textId="77777777" w:rsidR="007E6D73" w:rsidRPr="003720E7"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5F2A661E"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46111980"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Osnutek okvirnega sporazuma (Obrazec št. 15)</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CA52EC">
      <w:pPr>
        <w:ind w:left="1080"/>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29FC4796"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(Obrazec št. 1</w:t>
      </w:r>
      <w:r>
        <w:rPr>
          <w:rFonts w:eastAsiaTheme="majorEastAsia" w:cs="Arial"/>
          <w:iCs/>
          <w:color w:val="272727" w:themeColor="text1" w:themeTint="D8"/>
          <w:sz w:val="20"/>
          <w:szCs w:val="20"/>
        </w:rPr>
        <w:t>0</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lastRenderedPageBreak/>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pravnih oseb (</w:t>
      </w:r>
      <w:r w:rsidR="00233A6C">
        <w:rPr>
          <w:rFonts w:eastAsiaTheme="majorEastAsia" w:cs="Arial"/>
          <w:iCs/>
          <w:color w:val="272727" w:themeColor="text1" w:themeTint="D8"/>
          <w:sz w:val="20"/>
          <w:szCs w:val="20"/>
        </w:rPr>
        <w:t>Obrazec št. 11).</w:t>
      </w:r>
    </w:p>
    <w:p w14:paraId="63A35F69" w14:textId="77777777" w:rsidR="009419A8" w:rsidRPr="006E1D2F" w:rsidRDefault="009419A8"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Ponudnik naj pri pripravi ponudbe upošteva navedeni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7774369F" w14:textId="079C9359"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V primeru, da bo naročnik od ponudnika zahteval predložitev prospektnega materiala, katalogov ali/in vzorce, je treba le-te dostaviti v roku</w:t>
      </w:r>
      <w:r w:rsidR="002B0092" w:rsidRPr="006E1D2F">
        <w:rPr>
          <w:rFonts w:eastAsiaTheme="majorEastAsia" w:cs="Arial"/>
          <w:iCs/>
          <w:color w:val="272727" w:themeColor="text1" w:themeTint="D8"/>
          <w:sz w:val="20"/>
          <w:szCs w:val="20"/>
        </w:rPr>
        <w:t xml:space="preserve"> treh delovnih dni od prejema zahteve s strani naročnika</w:t>
      </w:r>
      <w:r w:rsidRPr="006E1D2F">
        <w:rPr>
          <w:rFonts w:eastAsiaTheme="majorEastAsia" w:cs="Arial"/>
          <w:iCs/>
          <w:color w:val="272727" w:themeColor="text1" w:themeTint="D8"/>
          <w:sz w:val="20"/>
          <w:szCs w:val="20"/>
        </w:rPr>
        <w:t xml:space="preserve">, sicer bo takšen ponudnik izločen iz nadaljnjega postopka oddaje javnega naročila. </w:t>
      </w:r>
    </w:p>
    <w:p w14:paraId="406071D1"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00AE08EC"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14</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AE700A7"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II. poglavja</w:t>
      </w:r>
      <w:r w:rsidRPr="003720E7">
        <w:rPr>
          <w:rFonts w:cs="Arial"/>
          <w:sz w:val="20"/>
          <w:szCs w:val="20"/>
        </w:rPr>
        <w:t xml:space="preserve"> teh navodil;</w:t>
      </w:r>
    </w:p>
    <w:p w14:paraId="307DB76B" w14:textId="77777777" w:rsidR="003720E7" w:rsidRPr="003720E7"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77777777"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 2 - predračun</w:t>
      </w:r>
      <w:r w:rsidRPr="0083724F">
        <w:rPr>
          <w:rFonts w:cs="Arial"/>
          <w:sz w:val="20"/>
          <w:szCs w:val="20"/>
        </w:rPr>
        <w:t xml:space="preserve"> razpisne dokumentacije. </w:t>
      </w:r>
    </w:p>
    <w:p w14:paraId="0D1E65CC" w14:textId="77777777" w:rsidR="002B0092" w:rsidRDefault="002B0092" w:rsidP="002B0092">
      <w:pPr>
        <w:pStyle w:val="Telobesedila"/>
        <w:tabs>
          <w:tab w:val="left" w:pos="567"/>
        </w:tabs>
        <w:ind w:left="567" w:hanging="567"/>
        <w:rPr>
          <w:rFonts w:cs="Arial"/>
          <w:sz w:val="20"/>
          <w:szCs w:val="20"/>
        </w:rPr>
      </w:pPr>
    </w:p>
    <w:p w14:paraId="3E8945C1" w14:textId="6EE27869" w:rsidR="002B0092" w:rsidRDefault="00D063F5" w:rsidP="002B0092">
      <w:pPr>
        <w:pStyle w:val="Telobesedila"/>
        <w:tabs>
          <w:tab w:val="left" w:pos="567"/>
        </w:tabs>
        <w:ind w:left="567" w:hanging="567"/>
        <w:rPr>
          <w:rFonts w:cs="Arial"/>
          <w:bCs/>
          <w:sz w:val="20"/>
          <w:szCs w:val="20"/>
        </w:rPr>
      </w:pPr>
      <w:r>
        <w:rPr>
          <w:rFonts w:cs="Arial"/>
          <w:sz w:val="20"/>
          <w:szCs w:val="20"/>
        </w:rPr>
        <w:t xml:space="preserve">25.2 </w:t>
      </w:r>
      <w:r w:rsidR="002B0092" w:rsidRPr="002B0092">
        <w:rPr>
          <w:rFonts w:cs="Arial"/>
          <w:sz w:val="20"/>
          <w:szCs w:val="20"/>
        </w:rPr>
        <w:t xml:space="preserve">Cena blaga vključuje končno nabavno vrednost blaga z vsemi stroški (kot npr. morebitne trošarine, takse, zavarovanja prevoza, vse davke, carine ipd.) in ponujene  popuste. </w:t>
      </w:r>
      <w:r w:rsidR="002B0092" w:rsidRPr="002B0092">
        <w:rPr>
          <w:rFonts w:cs="Arial"/>
          <w:bCs/>
          <w:sz w:val="20"/>
          <w:szCs w:val="20"/>
        </w:rPr>
        <w:t>Naročnik naknadno ne bo priznaval nobenih stroškov, ki ne bodo zajeti v ponudbeni ceni.</w:t>
      </w:r>
      <w:r>
        <w:rPr>
          <w:rFonts w:cs="Arial"/>
          <w:bCs/>
          <w:sz w:val="20"/>
          <w:szCs w:val="20"/>
        </w:rPr>
        <w:t xml:space="preserve"> </w:t>
      </w:r>
    </w:p>
    <w:p w14:paraId="34C46EFC" w14:textId="77777777" w:rsidR="00D063F5" w:rsidRPr="002B0092" w:rsidRDefault="00D063F5" w:rsidP="002B0092">
      <w:pPr>
        <w:pStyle w:val="Telobesedila"/>
        <w:tabs>
          <w:tab w:val="left" w:pos="567"/>
        </w:tabs>
        <w:ind w:left="567" w:hanging="567"/>
        <w:rPr>
          <w:rFonts w:cs="Arial"/>
          <w:sz w:val="20"/>
          <w:szCs w:val="20"/>
        </w:rPr>
      </w:pPr>
    </w:p>
    <w:p w14:paraId="6DF93E17" w14:textId="40D97A01" w:rsidR="002B0092" w:rsidRPr="002B0092" w:rsidRDefault="00D063F5" w:rsidP="00D063F5">
      <w:pPr>
        <w:pStyle w:val="BESEDILO"/>
        <w:keepLines w:val="0"/>
        <w:widowControl/>
        <w:tabs>
          <w:tab w:val="clear" w:pos="2155"/>
          <w:tab w:val="left" w:pos="567"/>
        </w:tabs>
        <w:ind w:left="567" w:hanging="567"/>
        <w:rPr>
          <w:rFonts w:cs="Arial"/>
          <w:kern w:val="0"/>
        </w:rPr>
      </w:pPr>
      <w:r>
        <w:rPr>
          <w:rFonts w:cs="Arial"/>
          <w:kern w:val="0"/>
        </w:rPr>
        <w:t xml:space="preserve">25.3 </w:t>
      </w:r>
      <w:r w:rsidR="002B0092" w:rsidRPr="002B0092">
        <w:rPr>
          <w:rFonts w:cs="Arial"/>
        </w:rPr>
        <w:t>V primeru spremembe Zakona o davku na dodano vrednost, kakšnega drugega</w:t>
      </w:r>
      <w:r w:rsidR="002B0092" w:rsidRPr="0083724F">
        <w:rPr>
          <w:rFonts w:cs="Arial"/>
        </w:rPr>
        <w:t xml:space="preserve"> zakona ali podzakonskega predpisa, s katerim se spremeni davčna stopnja za materiale iz ponudnikove ponudbe v času trajanja pogodbe lahko ponudnik spremeni cene iz svoje ponudbe v višini nastale davčne spremembe.</w:t>
      </w:r>
    </w:p>
    <w:p w14:paraId="0DCFEA40" w14:textId="77777777" w:rsidR="002B0092" w:rsidRPr="0083724F" w:rsidRDefault="002B0092" w:rsidP="002B0092">
      <w:pPr>
        <w:pStyle w:val="BESEDILO"/>
        <w:keepLines w:val="0"/>
        <w:widowControl/>
        <w:rPr>
          <w:rFonts w:cs="Arial"/>
        </w:rPr>
      </w:pPr>
    </w:p>
    <w:p w14:paraId="7C5A5052" w14:textId="270DB43A" w:rsidR="002B0092" w:rsidRPr="0083724F" w:rsidRDefault="00F25594" w:rsidP="002B0092">
      <w:pPr>
        <w:pStyle w:val="BESEDILO"/>
        <w:keepLines w:val="0"/>
        <w:widowControl/>
        <w:rPr>
          <w:rFonts w:cs="Arial"/>
        </w:rPr>
      </w:pPr>
      <w:r>
        <w:rPr>
          <w:rFonts w:cs="Arial"/>
        </w:rPr>
        <w:t>25</w:t>
      </w:r>
      <w:r w:rsidR="002B0092">
        <w:rPr>
          <w:rFonts w:cs="Arial"/>
        </w:rPr>
        <w:t>.4.</w:t>
      </w:r>
      <w:r w:rsidR="002B0092" w:rsidRPr="0083724F">
        <w:rPr>
          <w:rFonts w:cs="Arial"/>
        </w:rPr>
        <w:t xml:space="preserve"> Cene veljajo DDP (</w:t>
      </w:r>
      <w:proofErr w:type="spellStart"/>
      <w:r w:rsidR="002B0092" w:rsidRPr="0083724F">
        <w:rPr>
          <w:rFonts w:cs="Arial"/>
        </w:rPr>
        <w:t>Delivery</w:t>
      </w:r>
      <w:proofErr w:type="spellEnd"/>
      <w:r w:rsidR="002B0092" w:rsidRPr="0083724F">
        <w:rPr>
          <w:rFonts w:cs="Arial"/>
        </w:rPr>
        <w:t xml:space="preserve"> </w:t>
      </w:r>
      <w:proofErr w:type="spellStart"/>
      <w:r w:rsidR="002B0092" w:rsidRPr="0083724F">
        <w:rPr>
          <w:rFonts w:cs="Arial"/>
        </w:rPr>
        <w:t>Duty</w:t>
      </w:r>
      <w:proofErr w:type="spellEnd"/>
      <w:r w:rsidR="002B0092" w:rsidRPr="0083724F">
        <w:rPr>
          <w:rFonts w:cs="Arial"/>
        </w:rPr>
        <w:t xml:space="preserve"> </w:t>
      </w:r>
      <w:proofErr w:type="spellStart"/>
      <w:r w:rsidR="002B0092" w:rsidRPr="0083724F">
        <w:rPr>
          <w:rFonts w:cs="Arial"/>
        </w:rPr>
        <w:t>Paid</w:t>
      </w:r>
      <w:proofErr w:type="spellEnd"/>
      <w:r w:rsidR="002B0092" w:rsidRPr="0083724F">
        <w:rPr>
          <w:rFonts w:cs="Arial"/>
        </w:rPr>
        <w:t xml:space="preserve">, </w:t>
      </w:r>
      <w:proofErr w:type="spellStart"/>
      <w:r w:rsidR="002B0092" w:rsidRPr="0083724F">
        <w:rPr>
          <w:rFonts w:cs="Arial"/>
        </w:rPr>
        <w:t>Incoterms</w:t>
      </w:r>
      <w:proofErr w:type="spellEnd"/>
      <w:r w:rsidR="002B0092" w:rsidRPr="0083724F">
        <w:rPr>
          <w:rFonts w:cs="Arial"/>
        </w:rPr>
        <w:t xml:space="preserve"> 2000) razloženo lokacija dobave. </w:t>
      </w:r>
    </w:p>
    <w:p w14:paraId="7D300B38" w14:textId="77777777" w:rsidR="003720E7" w:rsidRPr="004B277C" w:rsidRDefault="003720E7" w:rsidP="003720E7">
      <w:pPr>
        <w:pStyle w:val="Telobesedila"/>
        <w:tabs>
          <w:tab w:val="left" w:pos="962"/>
        </w:tabs>
        <w:ind w:left="709" w:hanging="709"/>
        <w:rPr>
          <w:rFonts w:cs="Arial"/>
          <w:bCs/>
          <w:sz w:val="20"/>
          <w:szCs w:val="20"/>
        </w:rPr>
      </w:pPr>
    </w:p>
    <w:p w14:paraId="5CB0A2CC" w14:textId="77777777" w:rsidR="003720E7" w:rsidRPr="003720E7" w:rsidRDefault="003720E7" w:rsidP="003720E7">
      <w:pPr>
        <w:contextualSpacing/>
        <w:rPr>
          <w:rFonts w:cs="Arial"/>
          <w:sz w:val="20"/>
          <w:szCs w:val="20"/>
        </w:rPr>
      </w:pPr>
    </w:p>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2621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262177">
        <w:rPr>
          <w:rFonts w:cs="Arial"/>
          <w:b/>
          <w:sz w:val="20"/>
          <w:szCs w:val="20"/>
        </w:rPr>
        <w:t>MERILO ZA IZBOR IN OCENJEVANJE PONUDB</w:t>
      </w:r>
    </w:p>
    <w:p w14:paraId="5B463DC8" w14:textId="77777777" w:rsidR="007E6D73" w:rsidRPr="00262177" w:rsidRDefault="007E6D73" w:rsidP="007E6D73">
      <w:pPr>
        <w:rPr>
          <w:rFonts w:cs="Arial"/>
          <w:sz w:val="20"/>
          <w:szCs w:val="20"/>
        </w:rPr>
      </w:pPr>
    </w:p>
    <w:p w14:paraId="5D6AC469" w14:textId="35EAB97D" w:rsidR="007E6D73" w:rsidRPr="003720E7" w:rsidRDefault="00F25594" w:rsidP="007E6D73">
      <w:pPr>
        <w:rPr>
          <w:sz w:val="20"/>
          <w:szCs w:val="20"/>
        </w:rPr>
      </w:pPr>
      <w:r w:rsidRPr="00D44D58">
        <w:rPr>
          <w:rFonts w:cs="Arial"/>
          <w:sz w:val="20"/>
          <w:szCs w:val="20"/>
        </w:rPr>
        <w:t>Merilo za oddajo javnega naročila</w:t>
      </w:r>
      <w:r>
        <w:rPr>
          <w:rFonts w:cs="Arial"/>
          <w:sz w:val="20"/>
          <w:szCs w:val="20"/>
        </w:rPr>
        <w:t xml:space="preserve"> je najnižja skupna vrednost ponudbenega predračuna.</w:t>
      </w:r>
    </w:p>
    <w:p w14:paraId="63FDD6DF" w14:textId="77777777"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776A9420"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 xml:space="preserve">brez protesta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7205E2DB" w14:textId="77777777" w:rsidR="007751AA" w:rsidRDefault="007751AA" w:rsidP="007751AA">
      <w:pPr>
        <w:contextualSpacing/>
        <w:rPr>
          <w:rFonts w:cs="Arial"/>
          <w:b/>
          <w:sz w:val="20"/>
          <w:szCs w:val="20"/>
        </w:rPr>
      </w:pPr>
    </w:p>
    <w:p w14:paraId="66DCE338" w14:textId="5EC67B1B" w:rsidR="007751AA" w:rsidRPr="00F25594" w:rsidRDefault="00F25594" w:rsidP="00F25594">
      <w:pPr>
        <w:contextualSpacing/>
        <w:rPr>
          <w:rFonts w:cs="Arial"/>
          <w:b/>
          <w:sz w:val="20"/>
          <w:szCs w:val="20"/>
        </w:rPr>
      </w:pPr>
      <w:r>
        <w:rPr>
          <w:rFonts w:cs="Arial"/>
          <w:b/>
          <w:sz w:val="20"/>
          <w:szCs w:val="20"/>
        </w:rPr>
        <w:t>28.1 Fin</w:t>
      </w:r>
      <w:r w:rsidR="003B21CF">
        <w:rPr>
          <w:rFonts w:cs="Arial"/>
          <w:b/>
          <w:sz w:val="20"/>
          <w:szCs w:val="20"/>
        </w:rPr>
        <w:t xml:space="preserve">ančno zavarovanje </w:t>
      </w:r>
      <w:r w:rsidR="007751AA" w:rsidRPr="00F2559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1720788D"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3B21CF">
        <w:rPr>
          <w:rFonts w:cs="Arial"/>
          <w:sz w:val="20"/>
          <w:szCs w:val="20"/>
        </w:rPr>
        <w:t>5</w:t>
      </w:r>
      <w:r w:rsidRPr="00050E95">
        <w:rPr>
          <w:rFonts w:cs="Arial"/>
          <w:sz w:val="20"/>
          <w:szCs w:val="20"/>
        </w:rPr>
        <w:t>% pogodbene vrednosti z DDV z veljavnostjo za celoten čas trajanja pogodbe, podaljšano za dodatnih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7BEC3573"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lastRenderedPageBreak/>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551EBA4B" w:rsidR="003720E7" w:rsidRPr="003720E7" w:rsidRDefault="003720E7" w:rsidP="00456B02">
      <w:pPr>
        <w:contextualSpacing/>
        <w:rPr>
          <w:rFonts w:cs="Arial"/>
          <w:sz w:val="20"/>
          <w:szCs w:val="20"/>
        </w:rPr>
      </w:pPr>
      <w:r w:rsidRPr="003720E7">
        <w:rPr>
          <w:rFonts w:cs="Arial"/>
          <w:sz w:val="20"/>
          <w:szCs w:val="20"/>
        </w:rPr>
        <w:t xml:space="preserve">Naročnik bo </w:t>
      </w:r>
      <w:r w:rsidR="00E17895">
        <w:rPr>
          <w:rFonts w:cs="Arial"/>
          <w:sz w:val="20"/>
          <w:szCs w:val="20"/>
        </w:rPr>
        <w:t>okvirni sporazum</w:t>
      </w:r>
      <w:r w:rsidRPr="003720E7">
        <w:rPr>
          <w:rFonts w:cs="Arial"/>
          <w:sz w:val="20"/>
          <w:szCs w:val="20"/>
        </w:rPr>
        <w:t xml:space="preserve"> za dobavo</w:t>
      </w:r>
      <w:r w:rsidR="00456B02">
        <w:rPr>
          <w:rFonts w:cs="Arial"/>
          <w:sz w:val="20"/>
          <w:szCs w:val="20"/>
        </w:rPr>
        <w:t xml:space="preserve"> blaga z izbranim ponudnikom sklenil za obdobje dveh (2) let od podpisa pogodbe.</w:t>
      </w:r>
    </w:p>
    <w:p w14:paraId="14A46D7C" w14:textId="77777777" w:rsidR="003720E7" w:rsidRPr="003720E7" w:rsidRDefault="003720E7" w:rsidP="003720E7">
      <w:pPr>
        <w:contextualSpacing/>
        <w:rPr>
          <w:rFonts w:cs="Arial"/>
          <w:sz w:val="20"/>
          <w:szCs w:val="20"/>
        </w:rPr>
      </w:pPr>
    </w:p>
    <w:p w14:paraId="0308DC35" w14:textId="53A64064" w:rsidR="003720E7" w:rsidRPr="003720E7" w:rsidRDefault="00E17895" w:rsidP="003720E7">
      <w:pPr>
        <w:contextualSpacing/>
        <w:rPr>
          <w:rFonts w:cs="Arial"/>
          <w:sz w:val="20"/>
          <w:szCs w:val="20"/>
        </w:rPr>
      </w:pPr>
      <w:r>
        <w:rPr>
          <w:rFonts w:cs="Arial"/>
          <w:sz w:val="20"/>
          <w:szCs w:val="20"/>
        </w:rPr>
        <w:t>Okvirni sporazum</w:t>
      </w:r>
      <w:r w:rsidR="003720E7" w:rsidRPr="003720E7">
        <w:rPr>
          <w:rFonts w:cs="Arial"/>
          <w:sz w:val="20"/>
          <w:szCs w:val="20"/>
        </w:rPr>
        <w:t xml:space="preserve"> je treba podpisati v roku deset (10) dni od prejema naročnikovega poziva k podpisu pogodb</w:t>
      </w:r>
      <w:r w:rsidR="00456B02">
        <w:rPr>
          <w:rFonts w:cs="Arial"/>
          <w:sz w:val="20"/>
          <w:szCs w:val="20"/>
        </w:rPr>
        <w:t>e</w:t>
      </w:r>
      <w:r w:rsidR="003720E7" w:rsidRPr="003720E7">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7C7CB84B" w14:textId="77777777" w:rsidR="007E6D73" w:rsidRPr="003720E7" w:rsidRDefault="007E6D73"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277F1A5A" w14:textId="77777777" w:rsidR="007E6D73" w:rsidRPr="003720E7" w:rsidRDefault="007E6D73"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1812C85F" w14:textId="77777777" w:rsidR="007E6D73" w:rsidRPr="003720E7" w:rsidRDefault="007E6D73"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2E78DC7" w:rsidR="000D46F3" w:rsidRPr="00F9491F" w:rsidRDefault="00456B02" w:rsidP="00BC5850">
      <w:pPr>
        <w:pStyle w:val="Naslov9"/>
        <w:numPr>
          <w:ilvl w:val="0"/>
          <w:numId w:val="2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7D7DA2" w:rsidP="00456B02">
      <w:pPr>
        <w:contextualSpacing/>
        <w:rPr>
          <w:rFonts w:cs="Arial"/>
          <w:sz w:val="20"/>
          <w:szCs w:val="20"/>
        </w:rPr>
      </w:pPr>
      <w:hyperlink r:id="rId15"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AE4F74">
      <w:pPr>
        <w:pStyle w:val="Odstavekseznama"/>
        <w:numPr>
          <w:ilvl w:val="1"/>
          <w:numId w:val="39"/>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AE4F74">
      <w:pPr>
        <w:pStyle w:val="Odstavekseznama"/>
        <w:numPr>
          <w:ilvl w:val="1"/>
          <w:numId w:val="39"/>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AE4F74">
      <w:pPr>
        <w:pStyle w:val="Odstavekseznama"/>
        <w:numPr>
          <w:ilvl w:val="1"/>
          <w:numId w:val="39"/>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AE4F74">
      <w:pPr>
        <w:pStyle w:val="Odstavekseznama"/>
        <w:numPr>
          <w:ilvl w:val="1"/>
          <w:numId w:val="39"/>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AE4F74">
      <w:pPr>
        <w:pStyle w:val="Naslov9"/>
        <w:numPr>
          <w:ilvl w:val="1"/>
          <w:numId w:val="39"/>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AE4F74">
      <w:pPr>
        <w:pStyle w:val="n4"/>
        <w:numPr>
          <w:ilvl w:val="1"/>
          <w:numId w:val="39"/>
        </w:numPr>
        <w:rPr>
          <w:b/>
        </w:rPr>
      </w:pPr>
      <w:r w:rsidRPr="00E44BBD">
        <w:rPr>
          <w:b/>
        </w:rPr>
        <w:t>Tehnična in strokovna sposobnost</w:t>
      </w:r>
    </w:p>
    <w:p w14:paraId="67F04CED" w14:textId="77777777" w:rsidR="008667B5" w:rsidRPr="00105889" w:rsidRDefault="008667B5" w:rsidP="008667B5">
      <w:pPr>
        <w:pStyle w:val="n4"/>
        <w:numPr>
          <w:ilvl w:val="0"/>
          <w:numId w:val="0"/>
        </w:numPr>
        <w:ind w:left="709"/>
      </w:pPr>
    </w:p>
    <w:p w14:paraId="08C408DA" w14:textId="77777777" w:rsidR="008667B5" w:rsidRPr="00105889" w:rsidRDefault="008667B5" w:rsidP="00AE4F74">
      <w:pPr>
        <w:pStyle w:val="Barvnosenenjepoudarek31"/>
        <w:numPr>
          <w:ilvl w:val="2"/>
          <w:numId w:val="39"/>
        </w:numPr>
        <w:spacing w:line="260" w:lineRule="exact"/>
        <w:rPr>
          <w:vanish/>
          <w:szCs w:val="20"/>
          <w:lang w:val="sl-SI"/>
        </w:rPr>
      </w:pPr>
    </w:p>
    <w:p w14:paraId="65C57DA5" w14:textId="3951966C" w:rsidR="008667B5" w:rsidRPr="00105889" w:rsidRDefault="008667B5" w:rsidP="00A667C4">
      <w:pPr>
        <w:pStyle w:val="n4"/>
        <w:numPr>
          <w:ilvl w:val="2"/>
          <w:numId w:val="41"/>
        </w:numPr>
        <w:ind w:left="709" w:hanging="709"/>
        <w:rPr>
          <w:b/>
        </w:rPr>
      </w:pPr>
      <w:r w:rsidRPr="00105889">
        <w:rPr>
          <w:bCs/>
        </w:rPr>
        <w:t>Ponudnik mora ponujati blago, ki izpolnjuje vse tehnične, varnostne in zdravstvene predpise za dobavo medicinskih pripomočkov</w:t>
      </w:r>
      <w:r w:rsidRPr="00105889">
        <w:rPr>
          <w:b/>
        </w:rPr>
        <w:t>.</w:t>
      </w:r>
    </w:p>
    <w:p w14:paraId="06513B6F" w14:textId="77777777" w:rsidR="008667B5" w:rsidRPr="00105889" w:rsidRDefault="008667B5" w:rsidP="008667B5">
      <w:pPr>
        <w:pStyle w:val="n4"/>
        <w:numPr>
          <w:ilvl w:val="0"/>
          <w:numId w:val="0"/>
        </w:numPr>
        <w:ind w:left="720"/>
        <w:rPr>
          <w:b/>
        </w:rPr>
      </w:pPr>
    </w:p>
    <w:p w14:paraId="39316D28" w14:textId="498FE3F7" w:rsidR="008667B5" w:rsidRPr="00105889" w:rsidRDefault="008667B5" w:rsidP="008667B5">
      <w:pPr>
        <w:pStyle w:val="n4"/>
        <w:numPr>
          <w:ilvl w:val="0"/>
          <w:numId w:val="0"/>
        </w:numPr>
        <w:ind w:left="720"/>
        <w:rPr>
          <w:b/>
        </w:rPr>
      </w:pPr>
      <w:r w:rsidRPr="00105889">
        <w:rPr>
          <w:b/>
        </w:rPr>
        <w:t xml:space="preserve">Dokazilo: </w:t>
      </w:r>
      <w:r w:rsidRPr="00105889">
        <w:t xml:space="preserve">Izpolnjena, podpisana in žigosana krovna izjava (Obrazec št. </w:t>
      </w:r>
      <w:r w:rsidR="003C48A5">
        <w:t>12</w:t>
      </w:r>
      <w:r w:rsidRPr="00105889">
        <w:t>)</w:t>
      </w:r>
    </w:p>
    <w:p w14:paraId="38357B43" w14:textId="77777777" w:rsidR="008667B5" w:rsidRPr="00105889" w:rsidRDefault="008667B5" w:rsidP="008667B5">
      <w:pPr>
        <w:ind w:left="720"/>
        <w:rPr>
          <w:rFonts w:cs="Arial"/>
          <w:sz w:val="20"/>
          <w:szCs w:val="20"/>
        </w:rPr>
      </w:pPr>
    </w:p>
    <w:p w14:paraId="273EB6E0" w14:textId="1E7BC2D0"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 xml:space="preserve">32.7.2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E1204AD" w14:textId="356990CE" w:rsidR="008667B5" w:rsidRPr="00AE4F74"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32.7.3</w:t>
      </w:r>
      <w:r w:rsidRPr="00AE4F74">
        <w:rPr>
          <w:rFonts w:cs="Arial"/>
          <w:bCs/>
          <w:sz w:val="20"/>
          <w:szCs w:val="20"/>
        </w:rPr>
        <w:t xml:space="preserve">  </w:t>
      </w:r>
      <w:r w:rsidR="008667B5" w:rsidRPr="00AE4F74">
        <w:rPr>
          <w:rFonts w:cs="Arial"/>
          <w:bCs/>
          <w:sz w:val="20"/>
          <w:szCs w:val="20"/>
        </w:rPr>
        <w:t xml:space="preserve">Ponudnik mora brezplačno zagotavljanit </w:t>
      </w:r>
      <w:r w:rsidR="008667B5" w:rsidRPr="00AE4F74">
        <w:rPr>
          <w:rFonts w:cs="Arial"/>
          <w:sz w:val="20"/>
          <w:szCs w:val="20"/>
        </w:rPr>
        <w:t xml:space="preserve">ustrezen inštrumentarij za vse vrste artiklov, ki jih bo </w:t>
      </w:r>
      <w:r>
        <w:rPr>
          <w:rFonts w:cs="Arial"/>
          <w:sz w:val="20"/>
          <w:szCs w:val="20"/>
        </w:rPr>
        <w:t xml:space="preserve"> </w:t>
      </w:r>
      <w:r w:rsidR="008667B5" w:rsidRPr="00AE4F74">
        <w:rPr>
          <w:rFonts w:cs="Arial"/>
          <w:sz w:val="20"/>
          <w:szCs w:val="20"/>
        </w:rPr>
        <w:t>dobavljal</w:t>
      </w:r>
      <w:r w:rsidR="008667B5" w:rsidRPr="00AE4F74">
        <w:rPr>
          <w:rFonts w:cs="Arial"/>
          <w:bCs/>
          <w:sz w:val="20"/>
          <w:szCs w:val="20"/>
        </w:rPr>
        <w:t>;</w:t>
      </w:r>
    </w:p>
    <w:p w14:paraId="6BA6B185" w14:textId="688A3382"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105889">
        <w:rPr>
          <w:rFonts w:cs="Arial"/>
          <w:b/>
          <w:sz w:val="20"/>
          <w:szCs w:val="20"/>
        </w:rPr>
        <w:tab/>
      </w:r>
    </w:p>
    <w:p w14:paraId="1A3656F0" w14:textId="1F87A23F"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4FF39583"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EBBA725" w14:textId="748629F2"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 xml:space="preserve">32.7.4 </w:t>
      </w:r>
      <w:r w:rsidR="008667B5" w:rsidRPr="00AE4F74">
        <w:rPr>
          <w:rFonts w:cs="Arial"/>
          <w:bCs/>
          <w:sz w:val="20"/>
          <w:szCs w:val="20"/>
        </w:rPr>
        <w:t xml:space="preserve">Ponudnik mora brezplačno </w:t>
      </w:r>
      <w:r w:rsidR="008667B5" w:rsidRPr="00AE4F74">
        <w:rPr>
          <w:rFonts w:cs="Arial"/>
          <w:sz w:val="20"/>
          <w:szCs w:val="20"/>
        </w:rPr>
        <w:t>zagotovil reden servis oz</w:t>
      </w:r>
      <w:r w:rsidR="00105889" w:rsidRPr="00AE4F74">
        <w:rPr>
          <w:rFonts w:cs="Arial"/>
          <w:sz w:val="20"/>
          <w:szCs w:val="20"/>
        </w:rPr>
        <w:t xml:space="preserve">iroma nadomeščanje pokvarjeneg </w:t>
      </w:r>
      <w:r w:rsidR="008667B5" w:rsidRPr="00AE4F74">
        <w:rPr>
          <w:rFonts w:cs="Arial"/>
          <w:sz w:val="20"/>
          <w:szCs w:val="20"/>
        </w:rPr>
        <w:t>inštrumentarija, v kolior napaka oziroma poškodba ne nastane po krivdi naročnika</w:t>
      </w:r>
      <w:r w:rsidR="008667B5" w:rsidRPr="00AE4F74">
        <w:rPr>
          <w:rFonts w:cs="Arial"/>
          <w:bCs/>
          <w:sz w:val="20"/>
          <w:szCs w:val="20"/>
        </w:rPr>
        <w:t>;</w:t>
      </w:r>
    </w:p>
    <w:p w14:paraId="60A11133"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3AA75901" w14:textId="37CEC564" w:rsidR="008667B5"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Pr>
          <w:rFonts w:cs="Arial"/>
          <w:b/>
          <w:sz w:val="20"/>
          <w:szCs w:val="20"/>
        </w:rPr>
        <w:tab/>
        <w:t xml:space="preserve">   </w:t>
      </w: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3EDABF6B" w14:textId="77777777" w:rsid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2EE06A38" w:rsidR="00105889" w:rsidRPr="00AE4F74" w:rsidRDefault="008667B5" w:rsidP="00AE4F74">
      <w:pPr>
        <w:pStyle w:val="Odstavekseznama"/>
        <w:widowControl w:val="0"/>
        <w:numPr>
          <w:ilvl w:val="2"/>
          <w:numId w:val="42"/>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AE4F74">
        <w:rPr>
          <w:rFonts w:cs="Arial"/>
          <w:bCs/>
          <w:sz w:val="20"/>
          <w:szCs w:val="20"/>
        </w:rPr>
        <w:t>Ponudnik bo zagotovil dobavo naročenega blaga, n</w:t>
      </w:r>
      <w:r w:rsidRPr="00AE4F74">
        <w:rPr>
          <w:rFonts w:cs="Arial"/>
          <w:sz w:val="20"/>
          <w:szCs w:val="20"/>
        </w:rPr>
        <w:t xml:space="preserve">ajkasneje v dveh delovnih dneh od prejetega </w:t>
      </w:r>
      <w:r w:rsidR="00105889" w:rsidRPr="00AE4F74">
        <w:rPr>
          <w:rFonts w:cs="Arial"/>
          <w:sz w:val="20"/>
          <w:szCs w:val="20"/>
        </w:rPr>
        <w:t xml:space="preserve"> p</w:t>
      </w:r>
      <w:r w:rsidRPr="00AE4F74">
        <w:rPr>
          <w:rFonts w:cs="Arial"/>
          <w:sz w:val="20"/>
          <w:szCs w:val="20"/>
        </w:rPr>
        <w:t>isnega naročila s strani pooblaščene osebe naročnika</w:t>
      </w:r>
      <w:r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39D75B61" w:rsidR="00105889" w:rsidRPr="00AE4F74" w:rsidRDefault="008667B5" w:rsidP="00AE4F74">
      <w:pPr>
        <w:pStyle w:val="Odstavekseznama"/>
        <w:widowControl w:val="0"/>
        <w:numPr>
          <w:ilvl w:val="2"/>
          <w:numId w:val="42"/>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AE4F74">
        <w:rPr>
          <w:rFonts w:cs="Arial"/>
          <w:bCs/>
          <w:sz w:val="20"/>
          <w:szCs w:val="20"/>
        </w:rPr>
        <w:t xml:space="preserve">Ponudnik zagotavlja dostavo blaga ddp Splošna bolnišnica Brežice, razloženo v prostore </w:t>
      </w:r>
      <w:r w:rsidR="00105889" w:rsidRPr="00AE4F74">
        <w:rPr>
          <w:rFonts w:cs="Arial"/>
          <w:bCs/>
          <w:sz w:val="20"/>
          <w:szCs w:val="20"/>
        </w:rPr>
        <w:t xml:space="preserve"> n</w:t>
      </w:r>
      <w:r w:rsidRPr="00AE4F74">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59F1E52" w14:textId="49CE5978" w:rsidR="008667B5" w:rsidRPr="00105889" w:rsidRDefault="00105889" w:rsidP="00AE4F74">
      <w:pPr>
        <w:pStyle w:val="Odstavekseznama"/>
        <w:widowControl w:val="0"/>
        <w:numPr>
          <w:ilvl w:val="2"/>
          <w:numId w:val="4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105889">
        <w:rPr>
          <w:rFonts w:cs="Arial"/>
          <w:bCs/>
          <w:sz w:val="20"/>
          <w:szCs w:val="20"/>
        </w:rPr>
        <w:t xml:space="preserve">  </w:t>
      </w:r>
      <w:r w:rsidR="008667B5" w:rsidRPr="00105889">
        <w:rPr>
          <w:rFonts w:cs="Arial"/>
          <w:bCs/>
          <w:sz w:val="20"/>
          <w:szCs w:val="20"/>
        </w:rPr>
        <w:t>Ponudnik zagotavlja, da imajo vsi ponujeni artikli imajo CE oznako</w:t>
      </w:r>
      <w:r w:rsidR="008667B5" w:rsidRPr="00105889">
        <w:rPr>
          <w:rFonts w:cs="Arial"/>
          <w:sz w:val="20"/>
          <w:szCs w:val="20"/>
        </w:rPr>
        <w:t>.</w:t>
      </w:r>
    </w:p>
    <w:p w14:paraId="7D409FB5" w14:textId="77777777" w:rsidR="008667B5" w:rsidRPr="00105889" w:rsidRDefault="008667B5" w:rsidP="008667B5">
      <w:pPr>
        <w:widowControl w:val="0"/>
        <w:autoSpaceDE w:val="0"/>
        <w:autoSpaceDN w:val="0"/>
        <w:adjustRightInd w:val="0"/>
        <w:rPr>
          <w:rFonts w:cs="Arial"/>
          <w:b/>
          <w:sz w:val="20"/>
          <w:szCs w:val="20"/>
        </w:rPr>
      </w:pPr>
    </w:p>
    <w:p w14:paraId="05CAF02D" w14:textId="250F06E4" w:rsidR="00C62A5A" w:rsidRPr="00105889" w:rsidRDefault="00105889" w:rsidP="00105889">
      <w:pPr>
        <w:widowControl w:val="0"/>
        <w:autoSpaceDE w:val="0"/>
        <w:autoSpaceDN w:val="0"/>
        <w:adjustRightInd w:val="0"/>
        <w:ind w:left="720"/>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 xml:space="preserve">) in </w:t>
      </w:r>
      <w:r w:rsidR="008667B5" w:rsidRPr="00105889">
        <w:rPr>
          <w:rFonts w:cs="Arial"/>
          <w:sz w:val="20"/>
          <w:szCs w:val="20"/>
        </w:rPr>
        <w:t>prilož</w:t>
      </w:r>
      <w:r w:rsidRPr="00105889">
        <w:rPr>
          <w:rFonts w:cs="Arial"/>
          <w:sz w:val="20"/>
          <w:szCs w:val="20"/>
        </w:rPr>
        <w:t>eni</w:t>
      </w:r>
      <w:r w:rsidR="008667B5" w:rsidRPr="00105889">
        <w:rPr>
          <w:rFonts w:cs="Arial"/>
          <w:sz w:val="20"/>
          <w:szCs w:val="20"/>
        </w:rPr>
        <w:t xml:space="preserve"> katalog</w:t>
      </w:r>
      <w:r w:rsidRPr="00105889">
        <w:rPr>
          <w:rFonts w:cs="Arial"/>
          <w:sz w:val="20"/>
          <w:szCs w:val="20"/>
        </w:rPr>
        <w:t>i</w:t>
      </w:r>
      <w:r w:rsidR="008667B5" w:rsidRPr="00105889">
        <w:rPr>
          <w:rFonts w:cs="Arial"/>
          <w:sz w:val="20"/>
          <w:szCs w:val="20"/>
        </w:rPr>
        <w:t>, v katerem so označeni ponujeni izdelki ter certifikate ponujenega material, ki izkazujejo, da so artikli certificirane v evropski skupnosti.</w:t>
      </w:r>
    </w:p>
    <w:p w14:paraId="10BE5176" w14:textId="77777777" w:rsidR="00056C88" w:rsidRDefault="00056C88" w:rsidP="00056C88">
      <w:pPr>
        <w:widowControl w:val="0"/>
        <w:rPr>
          <w:rFonts w:cs="Arial"/>
          <w:sz w:val="20"/>
          <w:szCs w:val="20"/>
        </w:rPr>
      </w:pPr>
    </w:p>
    <w:p w14:paraId="7D9CF275" w14:textId="77777777" w:rsidR="00105889" w:rsidRDefault="00105889" w:rsidP="00056C88">
      <w:pPr>
        <w:widowControl w:val="0"/>
        <w:rPr>
          <w:rFonts w:cs="Arial"/>
          <w:sz w:val="20"/>
          <w:szCs w:val="20"/>
        </w:rPr>
      </w:pPr>
    </w:p>
    <w:p w14:paraId="090E6B71" w14:textId="77777777" w:rsidR="00105889" w:rsidRDefault="00105889" w:rsidP="00056C88">
      <w:pPr>
        <w:widowControl w:val="0"/>
        <w:rPr>
          <w:rFonts w:cs="Arial"/>
          <w:sz w:val="20"/>
          <w:szCs w:val="20"/>
        </w:rPr>
      </w:pPr>
    </w:p>
    <w:p w14:paraId="093C8820" w14:textId="77777777" w:rsidR="00105889" w:rsidRDefault="00105889"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3766B4DC" w14:textId="2B881817" w:rsidR="00795A12" w:rsidRPr="00CE26D6"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direktorica</w:t>
      </w:r>
      <w:r w:rsidR="00795A12" w:rsidRPr="00CE26D6">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55FC4565"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E17895">
        <w:rPr>
          <w:rFonts w:cs="Arial"/>
          <w:sz w:val="20"/>
          <w:szCs w:val="22"/>
        </w:rPr>
        <w:t>DOBAVA MATERIALA ZA</w:t>
      </w:r>
      <w:r w:rsidR="00C62A5A" w:rsidRPr="00195661">
        <w:rPr>
          <w:rFonts w:cs="Arial"/>
          <w:sz w:val="20"/>
          <w:szCs w:val="22"/>
        </w:rPr>
        <w:t xml:space="preserve"> ARTROSKOPSKE OPERACIJE KOLENA IN RAMENA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BC5850">
      <w:pPr>
        <w:numPr>
          <w:ilvl w:val="0"/>
          <w:numId w:val="19"/>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bookmarkStart w:id="64" w:name="_GoBack"/>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bookmarkEnd w:id="64"/>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6F49EB" w:rsidRDefault="00B56693" w:rsidP="00FC4D54"/>
          <w:p w14:paraId="125B6D09" w14:textId="77777777" w:rsidR="00B56693" w:rsidRPr="006F49EB" w:rsidRDefault="00B56693" w:rsidP="00FC4D54">
            <w:r w:rsidRPr="006F49EB">
              <w:t xml:space="preserve">JAVNO NAROČILO: </w:t>
            </w:r>
          </w:p>
        </w:tc>
        <w:tc>
          <w:tcPr>
            <w:tcW w:w="6897" w:type="dxa"/>
            <w:shd w:val="clear" w:color="auto" w:fill="auto"/>
          </w:tcPr>
          <w:p w14:paraId="5872BACD" w14:textId="77777777" w:rsidR="00B56693" w:rsidRPr="006F49EB" w:rsidRDefault="00B56693" w:rsidP="00FC4D54"/>
          <w:p w14:paraId="44751DB8" w14:textId="5C37C3BA" w:rsidR="00B56693" w:rsidRPr="00B56693" w:rsidRDefault="00E17895" w:rsidP="00B56693">
            <w:r>
              <w:rPr>
                <w:rFonts w:cs="Arial"/>
                <w:sz w:val="20"/>
                <w:szCs w:val="22"/>
              </w:rPr>
              <w:t>DOBAVA MATERIALA ZA</w:t>
            </w:r>
            <w:r w:rsidR="00C62A5A" w:rsidRPr="00195661">
              <w:rPr>
                <w:rFonts w:cs="Arial"/>
                <w:sz w:val="20"/>
                <w:szCs w:val="22"/>
              </w:rPr>
              <w:t xml:space="preserve"> ARTROSKOPSKE OPERACIJE KOLENA IN RAMENA</w:t>
            </w:r>
          </w:p>
        </w:tc>
      </w:tr>
      <w:tr w:rsidR="00B56693" w:rsidRPr="006F49EB" w14:paraId="57328677" w14:textId="77777777" w:rsidTr="00FC4D54">
        <w:tc>
          <w:tcPr>
            <w:tcW w:w="2093" w:type="dxa"/>
            <w:shd w:val="clear" w:color="auto" w:fill="auto"/>
          </w:tcPr>
          <w:p w14:paraId="5118B94F" w14:textId="77777777" w:rsidR="00B56693" w:rsidRPr="006F49EB" w:rsidRDefault="00B56693" w:rsidP="00FC4D54"/>
          <w:p w14:paraId="3C89DF52" w14:textId="77777777" w:rsidR="00B56693" w:rsidRPr="006F49EB" w:rsidRDefault="00B56693" w:rsidP="00FC4D54">
            <w:r w:rsidRPr="006F49EB">
              <w:t>PONUDNIK:</w:t>
            </w:r>
          </w:p>
        </w:tc>
        <w:tc>
          <w:tcPr>
            <w:tcW w:w="6897" w:type="dxa"/>
            <w:tcBorders>
              <w:bottom w:val="single" w:sz="4" w:space="0" w:color="auto"/>
            </w:tcBorders>
            <w:shd w:val="clear" w:color="auto" w:fill="auto"/>
          </w:tcPr>
          <w:p w14:paraId="10491B8B" w14:textId="77777777" w:rsidR="00B56693" w:rsidRDefault="00B56693" w:rsidP="00FC4D54">
            <w:pPr>
              <w:rPr>
                <w:b/>
              </w:rPr>
            </w:pPr>
          </w:p>
          <w:p w14:paraId="5FB2534C" w14:textId="77777777" w:rsidR="00B56693" w:rsidRPr="002F58A4" w:rsidRDefault="00B56693" w:rsidP="00FC4D54">
            <w:pPr>
              <w:rPr>
                <w:b/>
              </w:rPr>
            </w:pPr>
            <w:r w:rsidRPr="002F58A4">
              <w:rPr>
                <w:b/>
              </w:rPr>
              <w:fldChar w:fldCharType="begin">
                <w:ffData>
                  <w:name w:val="Besedilo13"/>
                  <w:enabled/>
                  <w:calcOnExit w:val="0"/>
                  <w:textInput/>
                </w:ffData>
              </w:fldChar>
            </w:r>
            <w:bookmarkStart w:id="65" w:name="Besedilo13"/>
            <w:r w:rsidRPr="002F58A4">
              <w:rPr>
                <w:b/>
              </w:rPr>
              <w:instrText xml:space="preserve"> FORMTEXT </w:instrText>
            </w:r>
            <w:r w:rsidRPr="002F58A4">
              <w:rPr>
                <w:b/>
              </w:rPr>
            </w:r>
            <w:r w:rsidRPr="002F58A4">
              <w:rPr>
                <w:b/>
              </w:rPr>
              <w:fldChar w:fldCharType="separate"/>
            </w:r>
            <w:r w:rsidRPr="002F58A4">
              <w:rPr>
                <w:b/>
              </w:rPr>
              <w:t> </w:t>
            </w:r>
            <w:r w:rsidRPr="002F58A4">
              <w:rPr>
                <w:b/>
              </w:rPr>
              <w:t> </w:t>
            </w:r>
            <w:r w:rsidRPr="002F58A4">
              <w:rPr>
                <w:b/>
              </w:rPr>
              <w:t> </w:t>
            </w:r>
            <w:r w:rsidRPr="002F58A4">
              <w:rPr>
                <w:b/>
              </w:rPr>
              <w:t> </w:t>
            </w:r>
            <w:r w:rsidRPr="002F58A4">
              <w:rPr>
                <w:b/>
              </w:rPr>
              <w:t> </w:t>
            </w:r>
            <w:r w:rsidRPr="002F58A4">
              <w:rPr>
                <w:b/>
              </w:rPr>
              <w:fldChar w:fldCharType="end"/>
            </w:r>
            <w:bookmarkEnd w:id="65"/>
          </w:p>
        </w:tc>
      </w:tr>
    </w:tbl>
    <w:p w14:paraId="2BDF4604" w14:textId="77777777" w:rsidR="00503B16" w:rsidRPr="00CE26D6" w:rsidRDefault="00503B16" w:rsidP="00503B16">
      <w:pPr>
        <w:contextualSpacing/>
        <w:rPr>
          <w:rFonts w:cs="Arial"/>
          <w:sz w:val="20"/>
          <w:szCs w:val="20"/>
        </w:rPr>
      </w:pPr>
    </w:p>
    <w:p w14:paraId="2F8DD8FA" w14:textId="77777777" w:rsidR="00503B16" w:rsidRPr="00CE26D6" w:rsidRDefault="00503B16" w:rsidP="00503B16">
      <w:pPr>
        <w:contextualSpacing/>
        <w:rPr>
          <w:rFonts w:cs="Arial"/>
          <w:sz w:val="20"/>
          <w:szCs w:val="20"/>
        </w:rPr>
      </w:pPr>
    </w:p>
    <w:p w14:paraId="7FF6C7B5" w14:textId="77777777" w:rsidR="00503B16" w:rsidRPr="00CE26D6" w:rsidRDefault="00503B16" w:rsidP="00503B16">
      <w:pPr>
        <w:contextualSpacing/>
        <w:rPr>
          <w:rFonts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81"/>
        <w:gridCol w:w="1984"/>
        <w:gridCol w:w="2489"/>
      </w:tblGrid>
      <w:tr w:rsidR="00C62A5A" w:rsidRPr="00CE26D6" w14:paraId="09B37D23" w14:textId="77777777" w:rsidTr="00C62A5A">
        <w:tc>
          <w:tcPr>
            <w:tcW w:w="4815" w:type="dxa"/>
            <w:gridSpan w:val="2"/>
            <w:shd w:val="clear" w:color="auto" w:fill="EDEDED"/>
            <w:vAlign w:val="center"/>
          </w:tcPr>
          <w:p w14:paraId="331261B4" w14:textId="16FBAE47" w:rsidR="00C62A5A" w:rsidRPr="00CE26D6" w:rsidRDefault="00C62A5A" w:rsidP="00FC4D54">
            <w:pPr>
              <w:jc w:val="center"/>
              <w:rPr>
                <w:rFonts w:cs="Arial"/>
                <w:sz w:val="20"/>
                <w:szCs w:val="20"/>
              </w:rPr>
            </w:pPr>
          </w:p>
        </w:tc>
        <w:tc>
          <w:tcPr>
            <w:tcW w:w="1984" w:type="dxa"/>
            <w:shd w:val="clear" w:color="auto" w:fill="EDEDED"/>
            <w:vAlign w:val="center"/>
          </w:tcPr>
          <w:p w14:paraId="633B08BC" w14:textId="77777777" w:rsidR="00C62A5A" w:rsidRPr="00CE26D6" w:rsidRDefault="00C62A5A" w:rsidP="00FC4D54">
            <w:pPr>
              <w:jc w:val="center"/>
              <w:rPr>
                <w:rFonts w:cs="Arial"/>
                <w:sz w:val="20"/>
                <w:szCs w:val="20"/>
              </w:rPr>
            </w:pPr>
            <w:r w:rsidRPr="00CE26D6">
              <w:rPr>
                <w:rFonts w:cs="Arial"/>
                <w:sz w:val="20"/>
                <w:szCs w:val="20"/>
              </w:rPr>
              <w:t>Cena v EUR/em</w:t>
            </w:r>
          </w:p>
        </w:tc>
        <w:tc>
          <w:tcPr>
            <w:tcW w:w="2489" w:type="dxa"/>
            <w:shd w:val="clear" w:color="auto" w:fill="EDEDED"/>
            <w:vAlign w:val="center"/>
          </w:tcPr>
          <w:p w14:paraId="6ACB0609" w14:textId="77777777" w:rsidR="00C62A5A" w:rsidRPr="00CE26D6" w:rsidRDefault="00C62A5A" w:rsidP="00FC4D54">
            <w:pPr>
              <w:jc w:val="center"/>
              <w:rPr>
                <w:rFonts w:cs="Arial"/>
                <w:sz w:val="20"/>
                <w:szCs w:val="20"/>
              </w:rPr>
            </w:pPr>
            <w:r w:rsidRPr="00CE26D6">
              <w:rPr>
                <w:rFonts w:cs="Arial"/>
                <w:sz w:val="20"/>
                <w:szCs w:val="20"/>
              </w:rPr>
              <w:t>Skupaj v EUR</w:t>
            </w:r>
          </w:p>
        </w:tc>
      </w:tr>
      <w:tr w:rsidR="00C62A5A" w:rsidRPr="00CE26D6" w14:paraId="3FAC8653" w14:textId="77777777" w:rsidTr="00C62A5A">
        <w:trPr>
          <w:trHeight w:val="991"/>
        </w:trPr>
        <w:tc>
          <w:tcPr>
            <w:tcW w:w="534" w:type="dxa"/>
            <w:tcBorders>
              <w:top w:val="nil"/>
              <w:left w:val="single" w:sz="4" w:space="0" w:color="auto"/>
              <w:bottom w:val="single" w:sz="4" w:space="0" w:color="auto"/>
              <w:right w:val="nil"/>
            </w:tcBorders>
            <w:shd w:val="clear" w:color="auto" w:fill="auto"/>
            <w:vAlign w:val="center"/>
          </w:tcPr>
          <w:p w14:paraId="31E67A60" w14:textId="77777777" w:rsidR="00C62A5A" w:rsidRPr="00C62A5A" w:rsidRDefault="00C62A5A" w:rsidP="00FC4D54">
            <w:pPr>
              <w:jc w:val="center"/>
              <w:rPr>
                <w:rFonts w:cs="Arial"/>
                <w:sz w:val="22"/>
                <w:szCs w:val="20"/>
              </w:rPr>
            </w:pPr>
            <w:r w:rsidRPr="00C62A5A">
              <w:rPr>
                <w:rFonts w:cs="Arial"/>
                <w:sz w:val="22"/>
                <w:szCs w:val="20"/>
              </w:rPr>
              <w:t>1.</w:t>
            </w:r>
          </w:p>
        </w:tc>
        <w:tc>
          <w:tcPr>
            <w:tcW w:w="4281" w:type="dxa"/>
            <w:tcBorders>
              <w:left w:val="nil"/>
            </w:tcBorders>
            <w:shd w:val="clear" w:color="auto" w:fill="auto"/>
            <w:vAlign w:val="center"/>
          </w:tcPr>
          <w:p w14:paraId="4E728BFA" w14:textId="16D47E86" w:rsidR="00C62A5A" w:rsidRPr="00C62A5A" w:rsidRDefault="00E17895" w:rsidP="00C62A5A">
            <w:pPr>
              <w:autoSpaceDE w:val="0"/>
              <w:autoSpaceDN w:val="0"/>
              <w:adjustRightInd w:val="0"/>
              <w:jc w:val="left"/>
              <w:rPr>
                <w:rFonts w:cs="Arial"/>
                <w:sz w:val="22"/>
                <w:szCs w:val="20"/>
              </w:rPr>
            </w:pPr>
            <w:r>
              <w:rPr>
                <w:rFonts w:cs="Arial"/>
                <w:sz w:val="22"/>
                <w:szCs w:val="22"/>
              </w:rPr>
              <w:t>DOBAVA MATERIALA ZA</w:t>
            </w:r>
            <w:r w:rsidR="00C62A5A" w:rsidRPr="00C62A5A">
              <w:rPr>
                <w:rFonts w:cs="Arial"/>
                <w:sz w:val="22"/>
                <w:szCs w:val="22"/>
              </w:rPr>
              <w:t xml:space="preserve"> ARTROSKOPSKE OPERACIJE KOLENA IN RAMENA</w:t>
            </w:r>
            <w:r w:rsidR="00C62A5A" w:rsidRPr="00C62A5A">
              <w:rPr>
                <w:rFonts w:cs="Arial"/>
                <w:iCs/>
                <w:sz w:val="22"/>
                <w:szCs w:val="20"/>
              </w:rPr>
              <w:t xml:space="preserve"> </w:t>
            </w:r>
          </w:p>
        </w:tc>
        <w:tc>
          <w:tcPr>
            <w:tcW w:w="1984" w:type="dxa"/>
            <w:vAlign w:val="center"/>
          </w:tcPr>
          <w:p w14:paraId="1B70C58C" w14:textId="77777777" w:rsidR="00C62A5A" w:rsidRPr="00C62A5A" w:rsidRDefault="00C62A5A" w:rsidP="00FC4D5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489" w:type="dxa"/>
            <w:vAlign w:val="center"/>
          </w:tcPr>
          <w:p w14:paraId="50574986" w14:textId="77777777" w:rsidR="00C62A5A" w:rsidRPr="00C62A5A" w:rsidRDefault="00C62A5A" w:rsidP="00FC4D5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03B16" w:rsidRPr="00CE26D6" w14:paraId="2271FA6B" w14:textId="77777777" w:rsidTr="00C62A5A">
        <w:tc>
          <w:tcPr>
            <w:tcW w:w="6799" w:type="dxa"/>
            <w:gridSpan w:val="3"/>
          </w:tcPr>
          <w:p w14:paraId="7303DFBD" w14:textId="43A3B6F4" w:rsidR="00503B16" w:rsidRPr="00CE26D6" w:rsidRDefault="00C62A5A" w:rsidP="00C62A5A">
            <w:pPr>
              <w:rPr>
                <w:rFonts w:cs="Arial"/>
                <w:sz w:val="20"/>
                <w:szCs w:val="20"/>
              </w:rPr>
            </w:pPr>
            <w:r>
              <w:rPr>
                <w:rFonts w:cs="Arial"/>
                <w:sz w:val="20"/>
                <w:szCs w:val="20"/>
              </w:rPr>
              <w:t>2</w:t>
            </w:r>
            <w:r w:rsidR="00503B16" w:rsidRPr="00CE26D6">
              <w:rPr>
                <w:rFonts w:cs="Arial"/>
                <w:sz w:val="20"/>
                <w:szCs w:val="20"/>
              </w:rPr>
              <w:t>. Skupaj v EUR (osnova za DDV)</w:t>
            </w:r>
          </w:p>
        </w:tc>
        <w:tc>
          <w:tcPr>
            <w:tcW w:w="2489" w:type="dxa"/>
          </w:tcPr>
          <w:p w14:paraId="76AB3DE2" w14:textId="77777777" w:rsidR="00503B16" w:rsidRPr="00C62A5A" w:rsidRDefault="00503B16" w:rsidP="00FC4D54">
            <w:pPr>
              <w:jc w:val="right"/>
              <w:rPr>
                <w:rFonts w:cs="Arial"/>
                <w:sz w:val="22"/>
                <w:szCs w:val="20"/>
              </w:rPr>
            </w:pPr>
            <w:r w:rsidRPr="00C62A5A">
              <w:rPr>
                <w:rFonts w:cs="Arial"/>
                <w:sz w:val="22"/>
                <w:szCs w:val="20"/>
              </w:rPr>
              <w:fldChar w:fldCharType="begin">
                <w:ffData>
                  <w:name w:val="Besedilo184"/>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03B16" w:rsidRPr="00CE26D6" w14:paraId="7C66D723" w14:textId="77777777" w:rsidTr="00C62A5A">
        <w:tc>
          <w:tcPr>
            <w:tcW w:w="6799" w:type="dxa"/>
            <w:gridSpan w:val="3"/>
          </w:tcPr>
          <w:p w14:paraId="09A0A355" w14:textId="11DC8935" w:rsidR="00503B16" w:rsidRPr="00CE26D6" w:rsidRDefault="00C62A5A" w:rsidP="00C62A5A">
            <w:pPr>
              <w:rPr>
                <w:rFonts w:cs="Arial"/>
                <w:sz w:val="20"/>
                <w:szCs w:val="20"/>
              </w:rPr>
            </w:pPr>
            <w:r>
              <w:rPr>
                <w:rFonts w:cs="Arial"/>
                <w:sz w:val="20"/>
                <w:szCs w:val="20"/>
              </w:rPr>
              <w:t>3</w:t>
            </w:r>
            <w:r w:rsidR="00503B16" w:rsidRPr="00CE26D6">
              <w:rPr>
                <w:rFonts w:cs="Arial"/>
                <w:sz w:val="20"/>
                <w:szCs w:val="20"/>
              </w:rPr>
              <w:t xml:space="preserve">. DDV v EUR – davčna stopnja </w:t>
            </w:r>
            <w:r w:rsidR="00503B16" w:rsidRPr="00CE26D6">
              <w:rPr>
                <w:rFonts w:cs="Arial"/>
                <w:sz w:val="20"/>
                <w:szCs w:val="20"/>
              </w:rPr>
              <w:fldChar w:fldCharType="begin">
                <w:ffData>
                  <w:name w:val="Besedilo178"/>
                  <w:enabled/>
                  <w:calcOnExit w:val="0"/>
                  <w:textInput/>
                </w:ffData>
              </w:fldChar>
            </w:r>
            <w:r w:rsidR="00503B16" w:rsidRPr="00CE26D6">
              <w:rPr>
                <w:rFonts w:cs="Arial"/>
                <w:sz w:val="20"/>
                <w:szCs w:val="20"/>
              </w:rPr>
              <w:instrText xml:space="preserve"> FORMTEXT </w:instrText>
            </w:r>
            <w:r w:rsidR="00503B16" w:rsidRPr="00CE26D6">
              <w:rPr>
                <w:rFonts w:cs="Arial"/>
                <w:sz w:val="20"/>
                <w:szCs w:val="20"/>
              </w:rPr>
            </w:r>
            <w:r w:rsidR="00503B16" w:rsidRPr="00CE26D6">
              <w:rPr>
                <w:rFonts w:cs="Arial"/>
                <w:sz w:val="20"/>
                <w:szCs w:val="20"/>
              </w:rPr>
              <w:fldChar w:fldCharType="separate"/>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t> </w:t>
            </w:r>
            <w:r w:rsidR="00503B16" w:rsidRPr="00CE26D6">
              <w:rPr>
                <w:rFonts w:cs="Arial"/>
                <w:sz w:val="20"/>
                <w:szCs w:val="20"/>
              </w:rPr>
              <w:fldChar w:fldCharType="end"/>
            </w:r>
            <w:r w:rsidR="00503B16" w:rsidRPr="00CE26D6">
              <w:rPr>
                <w:rFonts w:cs="Arial"/>
                <w:sz w:val="20"/>
                <w:szCs w:val="20"/>
              </w:rPr>
              <w:t>%</w:t>
            </w:r>
          </w:p>
        </w:tc>
        <w:tc>
          <w:tcPr>
            <w:tcW w:w="2489" w:type="dxa"/>
          </w:tcPr>
          <w:p w14:paraId="72A699CA" w14:textId="77777777" w:rsidR="00503B16" w:rsidRPr="00C62A5A" w:rsidRDefault="00503B16" w:rsidP="00FC4D54">
            <w:pPr>
              <w:jc w:val="right"/>
              <w:rPr>
                <w:rFonts w:cs="Arial"/>
                <w:sz w:val="22"/>
                <w:szCs w:val="20"/>
              </w:rPr>
            </w:pPr>
            <w:r w:rsidRPr="00C62A5A">
              <w:rPr>
                <w:rFonts w:cs="Arial"/>
                <w:sz w:val="22"/>
                <w:szCs w:val="20"/>
              </w:rPr>
              <w:fldChar w:fldCharType="begin">
                <w:ffData>
                  <w:name w:val="Besedilo187"/>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03B16" w:rsidRPr="00CE26D6" w14:paraId="272990F7" w14:textId="77777777" w:rsidTr="00C62A5A">
        <w:trPr>
          <w:trHeight w:val="291"/>
        </w:trPr>
        <w:tc>
          <w:tcPr>
            <w:tcW w:w="6799" w:type="dxa"/>
            <w:gridSpan w:val="3"/>
          </w:tcPr>
          <w:p w14:paraId="10584431" w14:textId="11DF6A81" w:rsidR="00503B16" w:rsidRPr="00CE26D6" w:rsidRDefault="00C62A5A" w:rsidP="00C62A5A">
            <w:pPr>
              <w:rPr>
                <w:rFonts w:cs="Arial"/>
                <w:b/>
                <w:sz w:val="20"/>
                <w:szCs w:val="20"/>
              </w:rPr>
            </w:pPr>
            <w:r>
              <w:rPr>
                <w:rFonts w:cs="Arial"/>
                <w:b/>
                <w:sz w:val="20"/>
                <w:szCs w:val="20"/>
              </w:rPr>
              <w:t>4</w:t>
            </w:r>
            <w:r w:rsidR="00503B16" w:rsidRPr="00CE26D6">
              <w:rPr>
                <w:rFonts w:cs="Arial"/>
                <w:b/>
                <w:sz w:val="20"/>
                <w:szCs w:val="20"/>
              </w:rPr>
              <w:t>. Skupaj vrednost v EUR z vključenim DDV</w:t>
            </w:r>
          </w:p>
        </w:tc>
        <w:tc>
          <w:tcPr>
            <w:tcW w:w="2489" w:type="dxa"/>
          </w:tcPr>
          <w:p w14:paraId="253CC3A0" w14:textId="77777777" w:rsidR="00503B16" w:rsidRPr="00C62A5A" w:rsidRDefault="00503B16" w:rsidP="00FC4D54">
            <w:pPr>
              <w:jc w:val="right"/>
              <w:rPr>
                <w:rFonts w:cs="Arial"/>
                <w:b/>
                <w:sz w:val="22"/>
                <w:szCs w:val="20"/>
              </w:rPr>
            </w:pPr>
            <w:r w:rsidRPr="00C62A5A">
              <w:rPr>
                <w:rFonts w:cs="Arial"/>
                <w:b/>
                <w:sz w:val="22"/>
                <w:szCs w:val="20"/>
              </w:rPr>
              <w:fldChar w:fldCharType="begin">
                <w:ffData>
                  <w:name w:val="Besedilo188"/>
                  <w:enabled/>
                  <w:calcOnExit w:val="0"/>
                  <w:textInput/>
                </w:ffData>
              </w:fldChar>
            </w:r>
            <w:r w:rsidRPr="00C62A5A">
              <w:rPr>
                <w:rFonts w:cs="Arial"/>
                <w:b/>
                <w:sz w:val="22"/>
                <w:szCs w:val="20"/>
              </w:rPr>
              <w:instrText xml:space="preserve"> FORMTEXT </w:instrText>
            </w:r>
            <w:r w:rsidRPr="00C62A5A">
              <w:rPr>
                <w:rFonts w:cs="Arial"/>
                <w:b/>
                <w:sz w:val="22"/>
                <w:szCs w:val="20"/>
              </w:rPr>
            </w:r>
            <w:r w:rsidRPr="00C62A5A">
              <w:rPr>
                <w:rFonts w:cs="Arial"/>
                <w:b/>
                <w:sz w:val="22"/>
                <w:szCs w:val="20"/>
              </w:rPr>
              <w:fldChar w:fldCharType="separate"/>
            </w:r>
            <w:r w:rsidRPr="00C62A5A">
              <w:rPr>
                <w:rFonts w:cs="Arial"/>
                <w:b/>
                <w:sz w:val="22"/>
                <w:szCs w:val="20"/>
              </w:rPr>
              <w:t> </w:t>
            </w:r>
            <w:r w:rsidRPr="00C62A5A">
              <w:rPr>
                <w:rFonts w:cs="Arial"/>
                <w:b/>
                <w:sz w:val="22"/>
                <w:szCs w:val="20"/>
              </w:rPr>
              <w:t> </w:t>
            </w:r>
            <w:r w:rsidRPr="00C62A5A">
              <w:rPr>
                <w:rFonts w:cs="Arial"/>
                <w:b/>
                <w:sz w:val="22"/>
                <w:szCs w:val="20"/>
              </w:rPr>
              <w:t> </w:t>
            </w:r>
            <w:r w:rsidRPr="00C62A5A">
              <w:rPr>
                <w:rFonts w:cs="Arial"/>
                <w:b/>
                <w:sz w:val="22"/>
                <w:szCs w:val="20"/>
              </w:rPr>
              <w:t> </w:t>
            </w:r>
            <w:r w:rsidRPr="00C62A5A">
              <w:rPr>
                <w:rFonts w:cs="Arial"/>
                <w:b/>
                <w:sz w:val="22"/>
                <w:szCs w:val="20"/>
              </w:rPr>
              <w:t> </w:t>
            </w:r>
            <w:r w:rsidRPr="00C62A5A">
              <w:rPr>
                <w:rFonts w:cs="Arial"/>
                <w:b/>
                <w:sz w:val="22"/>
                <w:szCs w:val="20"/>
              </w:rPr>
              <w:fldChar w:fldCharType="end"/>
            </w:r>
          </w:p>
        </w:tc>
      </w:tr>
    </w:tbl>
    <w:p w14:paraId="00AB2448" w14:textId="77777777" w:rsidR="00503B16" w:rsidRPr="00CE26D6" w:rsidRDefault="00503B16" w:rsidP="00503B16">
      <w:pPr>
        <w:contextualSpacing/>
        <w:rPr>
          <w:rFonts w:cs="Arial"/>
          <w:sz w:val="20"/>
          <w:szCs w:val="20"/>
        </w:rPr>
      </w:pPr>
    </w:p>
    <w:p w14:paraId="409B9BBF" w14:textId="77777777" w:rsidR="00503B16" w:rsidRDefault="00503B16" w:rsidP="00503B16">
      <w:pPr>
        <w:contextualSpacing/>
        <w:rPr>
          <w:rFonts w:cs="Arial"/>
          <w:sz w:val="20"/>
          <w:szCs w:val="20"/>
        </w:rPr>
      </w:pPr>
    </w:p>
    <w:p w14:paraId="327CB515" w14:textId="77777777"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 priložiti tudi specifikacijo ponujenega blaga, ki je priloga te razpisne dokumetnacije v .xls obliki.</w:t>
      </w:r>
    </w:p>
    <w:p w14:paraId="637E61C5" w14:textId="77777777" w:rsidR="00503B16" w:rsidRDefault="00503B16" w:rsidP="00503B16">
      <w:pPr>
        <w:contextualSpacing/>
        <w:rPr>
          <w:rFonts w:cs="Arial"/>
          <w:sz w:val="20"/>
          <w:szCs w:val="20"/>
        </w:rPr>
      </w:pPr>
    </w:p>
    <w:p w14:paraId="30F9F761" w14:textId="77777777" w:rsidR="00503B16" w:rsidRPr="00CE26D6" w:rsidRDefault="00503B16" w:rsidP="00503B16">
      <w:pPr>
        <w:contextualSpacing/>
        <w:rPr>
          <w:rFonts w:cs="Arial"/>
          <w:sz w:val="20"/>
          <w:szCs w:val="20"/>
        </w:rPr>
      </w:pPr>
    </w:p>
    <w:p w14:paraId="00940462" w14:textId="77777777" w:rsidR="00503B16" w:rsidRPr="00CE26D6" w:rsidRDefault="00503B16" w:rsidP="00503B16">
      <w:pPr>
        <w:contextualSpacing/>
        <w:rPr>
          <w:rFonts w:cs="Arial"/>
          <w:sz w:val="20"/>
          <w:szCs w:val="20"/>
        </w:rPr>
      </w:pPr>
    </w:p>
    <w:p w14:paraId="4978C34C" w14:textId="77777777" w:rsidR="00503B16" w:rsidRPr="00CE26D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4C0E436" w:rsidR="00BC5850" w:rsidRPr="00BC5850" w:rsidRDefault="00BC5850" w:rsidP="00BC5850">
      <w:pPr>
        <w:ind w:left="720" w:hanging="720"/>
        <w:rPr>
          <w:rFonts w:cs="Arial"/>
          <w:sz w:val="20"/>
          <w:szCs w:val="20"/>
        </w:rPr>
      </w:pPr>
      <w:r w:rsidRPr="00BC5850">
        <w:rPr>
          <w:rFonts w:cs="Arial"/>
          <w:sz w:val="20"/>
          <w:szCs w:val="20"/>
        </w:rPr>
        <w:t>Obrazec je priloga razpisne dokumentacije - .xls oblika</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da bomo upoštevali veljavne obveznosti na področju okoljskega,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237CE6B9"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E17895">
        <w:rPr>
          <w:rFonts w:cs="Arial"/>
          <w:sz w:val="20"/>
          <w:lang w:val="sl-SI"/>
        </w:rPr>
        <w:t>DOBAVA MATERIALA ZA</w:t>
      </w:r>
      <w:r w:rsidR="006E04DC" w:rsidRPr="006E04DC">
        <w:rPr>
          <w:rFonts w:cs="Arial"/>
          <w:sz w:val="20"/>
          <w:lang w:val="sl-SI"/>
        </w:rPr>
        <w:t xml:space="preserve"> ARTROSKOPSKE OPERACIJE KOLENA IN RAMENA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35CE7EA" w14:textId="77777777" w:rsidR="00110ED7" w:rsidRDefault="00110ED7" w:rsidP="00110ED7">
      <w:pPr>
        <w:rPr>
          <w:rFonts w:cs="Arial"/>
          <w:b/>
          <w:sz w:val="20"/>
          <w:szCs w:val="20"/>
        </w:rPr>
      </w:pPr>
      <w:r>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2829C150"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E17895">
        <w:rPr>
          <w:rFonts w:cs="Arial"/>
          <w:sz w:val="20"/>
          <w:szCs w:val="22"/>
        </w:rPr>
        <w:t>DOBAVA MATERIALA ZA</w:t>
      </w:r>
      <w:r w:rsidR="006E04DC" w:rsidRPr="00195661">
        <w:rPr>
          <w:rFonts w:cs="Arial"/>
          <w:sz w:val="20"/>
          <w:szCs w:val="22"/>
        </w:rPr>
        <w:t xml:space="preserve"> ARTROSKOPSKE OPERACIJE KOLENA IN RAMENA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0E06C73D" w14:textId="77777777" w:rsidR="00110ED7" w:rsidRDefault="00110ED7" w:rsidP="00110ED7">
      <w:pPr>
        <w:rPr>
          <w:rFonts w:cs="Arial"/>
          <w:b/>
          <w:sz w:val="20"/>
          <w:szCs w:val="20"/>
        </w:rPr>
      </w:pPr>
      <w:r>
        <w:rPr>
          <w:rFonts w:cs="Arial"/>
          <w:b/>
          <w:sz w:val="20"/>
          <w:szCs w:val="20"/>
        </w:rPr>
        <w:br w:type="page"/>
      </w:r>
    </w:p>
    <w:p w14:paraId="35161BBE" w14:textId="56DF024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E4C5578" w14:textId="77777777" w:rsidR="00110ED7" w:rsidRDefault="00110ED7" w:rsidP="00110ED7">
      <w:pPr>
        <w:rPr>
          <w:rFonts w:cs="Arial"/>
          <w:b/>
          <w:sz w:val="20"/>
          <w:szCs w:val="20"/>
        </w:rPr>
      </w:pPr>
      <w:r>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7D0284D0"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E17895">
        <w:rPr>
          <w:rFonts w:cs="Arial"/>
          <w:b/>
          <w:sz w:val="20"/>
          <w:szCs w:val="22"/>
        </w:rPr>
        <w:t>DOBAVA MATERIALA ZA</w:t>
      </w:r>
      <w:r w:rsidR="006E04DC" w:rsidRPr="006E04DC">
        <w:rPr>
          <w:rFonts w:cs="Arial"/>
          <w:b/>
          <w:sz w:val="20"/>
          <w:szCs w:val="22"/>
        </w:rPr>
        <w:t xml:space="preserve"> ARTROSKOPSKE OPERACIJE KOLENA IN RAMENA</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677018EB"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3C48A5">
        <w:rPr>
          <w:rFonts w:cs="Arial"/>
          <w:b/>
          <w:sz w:val="20"/>
          <w:szCs w:val="22"/>
        </w:rPr>
        <w:t>DOBAVA MATERIALA ZA</w:t>
      </w:r>
      <w:r w:rsidR="003C48A5" w:rsidRPr="006E04DC">
        <w:rPr>
          <w:rFonts w:cs="Arial"/>
          <w:b/>
          <w:sz w:val="20"/>
          <w:szCs w:val="22"/>
        </w:rPr>
        <w:t xml:space="preserve"> ARTROSKOPSKE OPERACIJE KOLENA IN RAMENA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05E600E3"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E17895">
        <w:rPr>
          <w:rFonts w:cs="Arial"/>
          <w:b/>
          <w:sz w:val="20"/>
          <w:szCs w:val="22"/>
        </w:rPr>
        <w:t>DOBAVA MATERIALA ZA</w:t>
      </w:r>
      <w:r w:rsidR="006E04DC" w:rsidRPr="006E04DC">
        <w:rPr>
          <w:rFonts w:cs="Arial"/>
          <w:b/>
          <w:sz w:val="20"/>
          <w:szCs w:val="22"/>
        </w:rPr>
        <w:t xml:space="preserve"> ARTROSKOPSKE OPERACIJE KOLENA IN RAMENA</w:t>
      </w:r>
      <w:r w:rsidRPr="006E04DC">
        <w:rPr>
          <w:rFonts w:cs="Arial"/>
          <w:b/>
          <w:sz w:val="20"/>
          <w:szCs w:val="20"/>
        </w:rPr>
        <w:t>.</w:t>
      </w: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5968100B"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E17895">
        <w:rPr>
          <w:rFonts w:cs="Arial"/>
          <w:b/>
          <w:sz w:val="20"/>
          <w:szCs w:val="22"/>
        </w:rPr>
        <w:t>DOBAVA MATERIALA ZA</w:t>
      </w:r>
      <w:r w:rsidR="006E04DC" w:rsidRPr="006E04DC">
        <w:rPr>
          <w:rFonts w:cs="Arial"/>
          <w:b/>
          <w:sz w:val="20"/>
          <w:szCs w:val="22"/>
        </w:rPr>
        <w:t xml:space="preserve"> ARTROSKOPSKE OPERACIJE KOLENA IN RAMENA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0F6D9AB0"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Pr>
          <w:rFonts w:cs="Arial"/>
          <w:b/>
          <w:sz w:val="20"/>
          <w:szCs w:val="22"/>
        </w:rPr>
        <w:t>DOBAVA MATERIALA ZA</w:t>
      </w:r>
      <w:r w:rsidRPr="006E04DC">
        <w:rPr>
          <w:rFonts w:cs="Arial"/>
          <w:b/>
          <w:sz w:val="20"/>
          <w:szCs w:val="22"/>
        </w:rPr>
        <w:t xml:space="preserve"> ARTROSKOPSKE OPERACIJE KOLENA IN RAMENA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Default="00BC5850" w:rsidP="00BC5850">
      <w:pPr>
        <w:pStyle w:val="Odstavekseznama"/>
        <w:numPr>
          <w:ilvl w:val="0"/>
          <w:numId w:val="37"/>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roti nam ni bila izdana pravnomočna sodba, ki kaže na našo nestrokovnost iz dejavnosti, v katero spada izvajanje javnega naročila,</w:t>
      </w:r>
    </w:p>
    <w:p w14:paraId="2ADC33AE"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05CA183" w14:textId="77777777" w:rsidR="00105889" w:rsidRDefault="00105889" w:rsidP="00BC5850">
      <w:pPr>
        <w:pStyle w:val="Odstavekseznama"/>
        <w:numPr>
          <w:ilvl w:val="0"/>
          <w:numId w:val="37"/>
        </w:numPr>
        <w:autoSpaceDE w:val="0"/>
        <w:autoSpaceDN w:val="0"/>
        <w:adjustRightInd w:val="0"/>
        <w:contextualSpacing/>
        <w:rPr>
          <w:rFonts w:cs="Arial"/>
          <w:sz w:val="20"/>
          <w:szCs w:val="20"/>
        </w:rPr>
      </w:pPr>
      <w:r w:rsidRPr="00105889">
        <w:rPr>
          <w:rFonts w:cs="Arial"/>
          <w:sz w:val="20"/>
          <w:szCs w:val="20"/>
        </w:rPr>
        <w:t xml:space="preserve">da bomo na morebitno naročnikovo pisno zahtevo, </w:t>
      </w:r>
      <w:r w:rsidRPr="00105889">
        <w:rPr>
          <w:rFonts w:cs="Arial"/>
          <w:bCs/>
          <w:sz w:val="20"/>
          <w:szCs w:val="20"/>
        </w:rPr>
        <w:t xml:space="preserve">v treh delovnih dneh od prejema zahteve, </w:t>
      </w:r>
      <w:r w:rsidRPr="00105889">
        <w:rPr>
          <w:rFonts w:cs="Arial"/>
          <w:sz w:val="20"/>
          <w:szCs w:val="20"/>
        </w:rPr>
        <w:t>predložili brezplačne vzorce ponujenih izdelkov v skladu z razpisno dokumentacijo;</w:t>
      </w:r>
    </w:p>
    <w:p w14:paraId="5C6D0D8F" w14:textId="77777777" w:rsidR="00BC5850" w:rsidRPr="00BC5850" w:rsidRDefault="00BC5850" w:rsidP="00BC5850">
      <w:pPr>
        <w:pStyle w:val="Odstavekseznama"/>
        <w:rPr>
          <w:rFonts w:cs="Arial"/>
          <w:sz w:val="10"/>
          <w:szCs w:val="10"/>
        </w:rPr>
      </w:pPr>
    </w:p>
    <w:p w14:paraId="2ECCB349" w14:textId="02C8E1FE" w:rsidR="00105889" w:rsidRDefault="00105889" w:rsidP="00BC5850">
      <w:pPr>
        <w:pStyle w:val="Odstavekseznama"/>
        <w:numPr>
          <w:ilvl w:val="0"/>
          <w:numId w:val="37"/>
        </w:numPr>
        <w:autoSpaceDE w:val="0"/>
        <w:autoSpaceDN w:val="0"/>
        <w:adjustRightInd w:val="0"/>
        <w:contextualSpacing/>
        <w:rPr>
          <w:rFonts w:cs="Arial"/>
          <w:sz w:val="20"/>
          <w:szCs w:val="20"/>
        </w:rPr>
      </w:pPr>
      <w:r w:rsidRPr="00105889">
        <w:rPr>
          <w:rFonts w:cs="Arial"/>
          <w:sz w:val="20"/>
          <w:szCs w:val="20"/>
        </w:rPr>
        <w:t>da zagotavljamo izpolnjevanje vseh karakteristik in tehničnih pogojev, ki so navedeni v zahtevani tehnični specifikaciji – specifikacija predračuna (obrazec št. 3);</w:t>
      </w:r>
    </w:p>
    <w:p w14:paraId="2B0321A6" w14:textId="77777777" w:rsidR="00BC5850" w:rsidRPr="00BC5850" w:rsidRDefault="00BC5850" w:rsidP="00BC5850">
      <w:pPr>
        <w:pStyle w:val="Odstavekseznama"/>
        <w:autoSpaceDE w:val="0"/>
        <w:autoSpaceDN w:val="0"/>
        <w:adjustRightInd w:val="0"/>
        <w:ind w:left="720"/>
        <w:contextualSpacing/>
        <w:rPr>
          <w:rFonts w:cs="Arial"/>
          <w:sz w:val="10"/>
          <w:szCs w:val="10"/>
        </w:rPr>
      </w:pPr>
    </w:p>
    <w:p w14:paraId="66136E2C" w14:textId="77777777" w:rsidR="00105889" w:rsidRDefault="00105889" w:rsidP="00BC5850">
      <w:pPr>
        <w:pStyle w:val="Odstavekseznama"/>
        <w:numPr>
          <w:ilvl w:val="0"/>
          <w:numId w:val="37"/>
        </w:numPr>
        <w:autoSpaceDE w:val="0"/>
        <w:autoSpaceDN w:val="0"/>
        <w:adjustRightInd w:val="0"/>
        <w:contextualSpacing/>
        <w:rPr>
          <w:rFonts w:cs="Arial"/>
          <w:sz w:val="20"/>
          <w:szCs w:val="20"/>
        </w:rPr>
      </w:pPr>
      <w:r w:rsidRPr="00105889">
        <w:rPr>
          <w:rFonts w:cs="Arial"/>
          <w:bCs/>
          <w:sz w:val="20"/>
          <w:szCs w:val="20"/>
        </w:rPr>
        <w:t xml:space="preserve">bomo brezplačno zagotovili </w:t>
      </w:r>
      <w:r w:rsidRPr="00105889">
        <w:rPr>
          <w:rFonts w:cs="Arial"/>
          <w:sz w:val="20"/>
          <w:szCs w:val="20"/>
        </w:rPr>
        <w:t>ustrezen instrumentarij za vse vrste artiklov, ki jih bomo dobavljali;</w:t>
      </w:r>
    </w:p>
    <w:p w14:paraId="72924B39" w14:textId="77777777" w:rsidR="00BC5850" w:rsidRPr="00BC5850" w:rsidRDefault="00BC5850" w:rsidP="00BC5850">
      <w:pPr>
        <w:pStyle w:val="Odstavekseznama"/>
        <w:rPr>
          <w:rFonts w:cs="Arial"/>
          <w:sz w:val="10"/>
          <w:szCs w:val="10"/>
        </w:rPr>
      </w:pPr>
    </w:p>
    <w:p w14:paraId="63B358BC" w14:textId="3E90BAAB" w:rsidR="00105889" w:rsidRPr="00BC5850" w:rsidRDefault="00105889" w:rsidP="00BC5850">
      <w:pPr>
        <w:pStyle w:val="Odstavekseznama"/>
        <w:numPr>
          <w:ilvl w:val="0"/>
          <w:numId w:val="36"/>
        </w:numPr>
        <w:autoSpaceDE w:val="0"/>
        <w:autoSpaceDN w:val="0"/>
        <w:adjustRightInd w:val="0"/>
        <w:contextualSpacing/>
        <w:rPr>
          <w:rFonts w:cs="Arial"/>
          <w:sz w:val="20"/>
          <w:szCs w:val="20"/>
        </w:rPr>
      </w:pPr>
      <w:r w:rsidRPr="00105889">
        <w:rPr>
          <w:rFonts w:cs="Arial"/>
          <w:bCs/>
          <w:sz w:val="20"/>
          <w:szCs w:val="20"/>
        </w:rPr>
        <w:t xml:space="preserve">da bomo brezplačno </w:t>
      </w:r>
      <w:r w:rsidRPr="00105889">
        <w:rPr>
          <w:rFonts w:cs="Arial"/>
          <w:sz w:val="20"/>
          <w:szCs w:val="20"/>
        </w:rPr>
        <w:t>zagotovili reden servis oziroma nadomeščanje pokvarjenega instrumentarija v kolior napaka oziroma poškodba ne bo nastala po krivdi naročnika</w:t>
      </w:r>
      <w:r w:rsidRPr="00105889">
        <w:rPr>
          <w:rFonts w:cs="Arial"/>
          <w:bCs/>
          <w:sz w:val="20"/>
          <w:szCs w:val="20"/>
        </w:rPr>
        <w:t>;</w:t>
      </w:r>
    </w:p>
    <w:p w14:paraId="498888AF" w14:textId="77777777" w:rsidR="00BC5850" w:rsidRPr="00BC5850" w:rsidRDefault="00BC5850" w:rsidP="00BC5850">
      <w:pPr>
        <w:pStyle w:val="Odstavekseznama"/>
        <w:autoSpaceDE w:val="0"/>
        <w:autoSpaceDN w:val="0"/>
        <w:adjustRightInd w:val="0"/>
        <w:ind w:left="720"/>
        <w:contextualSpacing/>
        <w:rPr>
          <w:rFonts w:cs="Arial"/>
          <w:sz w:val="10"/>
          <w:szCs w:val="10"/>
        </w:rPr>
      </w:pPr>
    </w:p>
    <w:p w14:paraId="6C795EC6" w14:textId="77777777" w:rsidR="00105889" w:rsidRDefault="00105889" w:rsidP="00BC5850">
      <w:pPr>
        <w:pStyle w:val="Odstavekseznama"/>
        <w:numPr>
          <w:ilvl w:val="0"/>
          <w:numId w:val="36"/>
        </w:numPr>
        <w:autoSpaceDE w:val="0"/>
        <w:autoSpaceDN w:val="0"/>
        <w:adjustRightInd w:val="0"/>
        <w:contextualSpacing/>
        <w:rPr>
          <w:rFonts w:cs="Arial"/>
          <w:sz w:val="20"/>
          <w:szCs w:val="20"/>
        </w:rPr>
      </w:pPr>
      <w:r w:rsidRPr="00105889">
        <w:rPr>
          <w:rFonts w:cs="Arial"/>
          <w:sz w:val="20"/>
          <w:szCs w:val="20"/>
        </w:rPr>
        <w:t xml:space="preserve">da </w:t>
      </w:r>
      <w:r w:rsidRPr="00105889">
        <w:rPr>
          <w:rFonts w:cs="Arial"/>
          <w:bCs/>
          <w:sz w:val="20"/>
          <w:szCs w:val="20"/>
        </w:rPr>
        <w:t xml:space="preserve">so ponujeni artikli </w:t>
      </w:r>
      <w:r w:rsidRPr="00105889">
        <w:rPr>
          <w:rFonts w:cs="Arial"/>
          <w:sz w:val="20"/>
          <w:szCs w:val="20"/>
        </w:rPr>
        <w:t>certificirani v evropski skupnosti;</w:t>
      </w:r>
    </w:p>
    <w:p w14:paraId="487303E2" w14:textId="77777777" w:rsidR="00BC5850" w:rsidRPr="00BC5850" w:rsidRDefault="00BC5850" w:rsidP="00BC5850">
      <w:pPr>
        <w:pStyle w:val="Odstavekseznama"/>
        <w:rPr>
          <w:rFonts w:cs="Arial"/>
          <w:sz w:val="10"/>
          <w:szCs w:val="10"/>
        </w:rPr>
      </w:pPr>
    </w:p>
    <w:p w14:paraId="35A0418D" w14:textId="77777777" w:rsidR="00105889" w:rsidRPr="00BC5850" w:rsidRDefault="00105889" w:rsidP="00BC5850">
      <w:pPr>
        <w:pStyle w:val="Odstavekseznama"/>
        <w:numPr>
          <w:ilvl w:val="0"/>
          <w:numId w:val="36"/>
        </w:numPr>
        <w:autoSpaceDE w:val="0"/>
        <w:autoSpaceDN w:val="0"/>
        <w:adjustRightInd w:val="0"/>
        <w:contextualSpacing/>
        <w:rPr>
          <w:rFonts w:cs="Arial"/>
          <w:sz w:val="20"/>
          <w:szCs w:val="20"/>
        </w:rPr>
      </w:pPr>
      <w:r w:rsidRPr="00105889">
        <w:rPr>
          <w:rFonts w:cs="Arial"/>
          <w:bCs/>
          <w:sz w:val="20"/>
          <w:szCs w:val="20"/>
        </w:rPr>
        <w:t xml:space="preserve">da bomo zagotovili dobavo naročenega </w:t>
      </w:r>
      <w:r w:rsidRPr="00105889">
        <w:rPr>
          <w:rFonts w:cs="Arial"/>
          <w:sz w:val="20"/>
          <w:szCs w:val="20"/>
        </w:rPr>
        <w:t>materiala, najkasneje v dveh delovnih dneh od prejetega pisnega naročila s strani pooblaščene osebe naročnika</w:t>
      </w:r>
      <w:r w:rsidRPr="00105889">
        <w:rPr>
          <w:rFonts w:cs="Arial"/>
          <w:bCs/>
          <w:sz w:val="20"/>
          <w:szCs w:val="20"/>
        </w:rPr>
        <w:t>;</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BC5850">
      <w:pPr>
        <w:pStyle w:val="Odstavekseznama"/>
        <w:numPr>
          <w:ilvl w:val="0"/>
          <w:numId w:val="36"/>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BC5850">
      <w:pPr>
        <w:pStyle w:val="Odstavekseznama"/>
        <w:numPr>
          <w:ilvl w:val="0"/>
          <w:numId w:val="36"/>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0CE97F5A" w14:textId="2A3591BA" w:rsidR="00105889" w:rsidRPr="00BC5850" w:rsidRDefault="00105889" w:rsidP="00BC5850">
      <w:pPr>
        <w:pStyle w:val="Odstavekseznama"/>
        <w:numPr>
          <w:ilvl w:val="0"/>
          <w:numId w:val="36"/>
        </w:numPr>
        <w:autoSpaceDE w:val="0"/>
        <w:autoSpaceDN w:val="0"/>
        <w:adjustRightInd w:val="0"/>
        <w:contextualSpacing/>
        <w:rPr>
          <w:rFonts w:cs="Arial"/>
          <w:b/>
          <w:sz w:val="20"/>
          <w:szCs w:val="20"/>
        </w:rPr>
      </w:pPr>
      <w:r w:rsidRPr="00BC5850">
        <w:rPr>
          <w:rFonts w:cs="Arial"/>
          <w:sz w:val="20"/>
          <w:szCs w:val="20"/>
        </w:rPr>
        <w:t>da zagotavljamo zahtevane okvirne letne količine blaga.</w:t>
      </w:r>
    </w:p>
    <w:p w14:paraId="0A8EB615" w14:textId="77777777" w:rsidR="00BC5850" w:rsidRDefault="00BC5850" w:rsidP="00BC5850">
      <w:pPr>
        <w:pStyle w:val="Odstavekseznama"/>
        <w:autoSpaceDE w:val="0"/>
        <w:autoSpaceDN w:val="0"/>
        <w:adjustRightInd w:val="0"/>
        <w:ind w:left="720"/>
        <w:contextualSpacing/>
        <w:rPr>
          <w:rFonts w:cs="Arial"/>
          <w:b/>
          <w:sz w:val="20"/>
          <w:szCs w:val="20"/>
        </w:rPr>
      </w:pPr>
    </w:p>
    <w:p w14:paraId="3AF05ACA" w14:textId="77777777" w:rsidR="00BC5850" w:rsidRPr="00105889" w:rsidRDefault="00BC5850" w:rsidP="00BC5850">
      <w:pPr>
        <w:pStyle w:val="Odstavekseznama"/>
        <w:autoSpaceDE w:val="0"/>
        <w:autoSpaceDN w:val="0"/>
        <w:adjustRightInd w:val="0"/>
        <w:ind w:left="720"/>
        <w:contextualSpacing/>
        <w:rPr>
          <w:rFonts w:cs="Arial"/>
          <w:b/>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1B5D5350" w14:textId="085B8B01" w:rsidR="00FB253E" w:rsidRDefault="009F3D6F" w:rsidP="00BC5850">
      <w:pPr>
        <w:spacing w:before="225" w:after="225"/>
        <w:rPr>
          <w:rFonts w:cs="Arial"/>
          <w:b/>
          <w:sz w:val="20"/>
        </w:rPr>
      </w:pPr>
      <w:r w:rsidRPr="00BA6053">
        <w:rPr>
          <w:rFonts w:cs="Arial"/>
          <w:color w:val="000000"/>
          <w:sz w:val="20"/>
          <w:szCs w:val="20"/>
        </w:rPr>
        <w:t> </w:t>
      </w:r>
    </w:p>
    <w:p w14:paraId="0AA33BD3" w14:textId="77777777" w:rsidR="008667B5" w:rsidRDefault="008667B5">
      <w:pPr>
        <w:widowControl w:val="0"/>
        <w:jc w:val="left"/>
        <w:rPr>
          <w:rFonts w:cs="Arial"/>
          <w:b/>
          <w:sz w:val="20"/>
        </w:rPr>
      </w:pPr>
      <w:r>
        <w:rPr>
          <w:rFonts w:cs="Arial"/>
          <w:b/>
          <w:sz w:val="20"/>
        </w:rPr>
        <w:br w:type="page"/>
      </w:r>
    </w:p>
    <w:p w14:paraId="333AD369" w14:textId="3CB0C9D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BC5850">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77777777" w:rsidR="008667B5" w:rsidRPr="006E04DC" w:rsidRDefault="008667B5" w:rsidP="008667B5">
      <w:pPr>
        <w:spacing w:before="225" w:after="225"/>
        <w:rPr>
          <w:rFonts w:cs="Arial"/>
          <w:b/>
          <w:sz w:val="20"/>
          <w:szCs w:val="20"/>
        </w:rPr>
      </w:pPr>
      <w:r>
        <w:rPr>
          <w:rFonts w:cs="Arial"/>
          <w:b/>
          <w:bCs/>
          <w:sz w:val="20"/>
          <w:szCs w:val="20"/>
        </w:rPr>
        <w:t>410-7</w:t>
      </w:r>
      <w:r w:rsidRPr="00BA6053">
        <w:rPr>
          <w:rFonts w:cs="Arial"/>
          <w:b/>
          <w:bCs/>
          <w:sz w:val="20"/>
          <w:szCs w:val="20"/>
        </w:rPr>
        <w:t>/2018</w:t>
      </w:r>
      <w:r>
        <w:rPr>
          <w:rFonts w:cs="Arial"/>
          <w:b/>
          <w:bCs/>
          <w:sz w:val="20"/>
          <w:szCs w:val="20"/>
        </w:rPr>
        <w:t xml:space="preserve"> -</w:t>
      </w:r>
      <w:r w:rsidRPr="00BA6053">
        <w:rPr>
          <w:rFonts w:cs="Arial"/>
          <w:b/>
          <w:bCs/>
          <w:sz w:val="20"/>
          <w:szCs w:val="20"/>
        </w:rPr>
        <w:t xml:space="preserve"> </w:t>
      </w:r>
      <w:r>
        <w:rPr>
          <w:rFonts w:cs="Arial"/>
          <w:b/>
          <w:sz w:val="20"/>
          <w:szCs w:val="22"/>
        </w:rPr>
        <w:t>DOBAVA MATERIALA ZA</w:t>
      </w:r>
      <w:r w:rsidRPr="006E04DC">
        <w:rPr>
          <w:rFonts w:cs="Arial"/>
          <w:b/>
          <w:sz w:val="20"/>
          <w:szCs w:val="22"/>
        </w:rPr>
        <w:t xml:space="preserve"> ARTROSKOPSKE OPERACIJE KOLENA IN RAMENA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77777777"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Pr>
          <w:rFonts w:cs="Arial"/>
          <w:b/>
          <w:bCs/>
          <w:sz w:val="20"/>
          <w:szCs w:val="20"/>
        </w:rPr>
        <w:t>5</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F56626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BC5850">
        <w:rPr>
          <w:rFonts w:cs="Arial"/>
          <w:b/>
          <w:sz w:val="20"/>
        </w:rPr>
        <w:t>4</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67C26DE8" w:rsidR="00B5346E" w:rsidRPr="00974E68" w:rsidRDefault="00195661" w:rsidP="00B5346E">
            <w:pPr>
              <w:rPr>
                <w:rFonts w:cs="Arial"/>
                <w:b/>
                <w:szCs w:val="18"/>
                <w:lang w:eastAsia="en-US"/>
              </w:rPr>
            </w:pPr>
            <w:r>
              <w:rPr>
                <w:rFonts w:cs="Arial"/>
                <w:b/>
                <w:szCs w:val="18"/>
                <w:lang w:eastAsia="en-US"/>
              </w:rPr>
              <w:t>410-7</w:t>
            </w:r>
            <w:r w:rsidR="00B5346E" w:rsidRPr="00974E68">
              <w:rPr>
                <w:rFonts w:cs="Arial"/>
                <w:b/>
                <w:szCs w:val="18"/>
                <w:lang w:eastAsia="en-US"/>
              </w:rPr>
              <w:t>/2018</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46FB7854" w:rsidR="00B5346E" w:rsidRPr="006E04DC" w:rsidRDefault="00E17895" w:rsidP="00F33AE0">
            <w:pPr>
              <w:rPr>
                <w:rFonts w:cs="Arial"/>
                <w:b/>
                <w:szCs w:val="18"/>
                <w:lang w:eastAsia="en-US"/>
              </w:rPr>
            </w:pPr>
            <w:r>
              <w:rPr>
                <w:rFonts w:cs="Arial"/>
                <w:b/>
                <w:sz w:val="20"/>
                <w:szCs w:val="22"/>
              </w:rPr>
              <w:t>DOBAVA MATERIALA ZA</w:t>
            </w:r>
            <w:r w:rsidR="006E04DC" w:rsidRPr="006E04DC">
              <w:rPr>
                <w:rFonts w:cs="Arial"/>
                <w:b/>
                <w:sz w:val="20"/>
                <w:szCs w:val="22"/>
              </w:rPr>
              <w:t xml:space="preserve"> ARTROSKOPSKE OPERACIJE KOLENA IN RAMENA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B5346E">
      <w:pPr>
        <w:keepNext/>
        <w:rPr>
          <w:rFonts w:cs="Arial"/>
          <w:b/>
          <w:szCs w:val="20"/>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7E5F95F0" w14:textId="77777777" w:rsidR="00974E68" w:rsidRDefault="00974E68"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lastRenderedPageBreak/>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6"/>
          <w:pgSz w:w="11906" w:h="16838"/>
          <w:pgMar w:top="1418" w:right="1418" w:bottom="993" w:left="1418" w:header="567" w:footer="596" w:gutter="0"/>
          <w:cols w:space="708"/>
          <w:docGrid w:linePitch="360"/>
        </w:sectPr>
      </w:pPr>
    </w:p>
    <w:p w14:paraId="5B65134C" w14:textId="196ADA2F" w:rsidR="001A68FD" w:rsidRDefault="001A68FD" w:rsidP="00203B66">
      <w:r w:rsidRPr="00FA2C7A">
        <w:rPr>
          <w:rFonts w:cs="Arial"/>
          <w:b/>
          <w:sz w:val="20"/>
        </w:rPr>
        <w:lastRenderedPageBreak/>
        <w:t xml:space="preserve">OBRAZEC ŠT. </w:t>
      </w:r>
      <w:r w:rsidR="006E04DC">
        <w:rPr>
          <w:rFonts w:cs="Arial"/>
          <w:b/>
          <w:sz w:val="20"/>
        </w:rPr>
        <w:t>1</w:t>
      </w:r>
      <w:r w:rsidR="00BC5850">
        <w:rPr>
          <w:rFonts w:cs="Arial"/>
          <w:b/>
          <w:sz w:val="20"/>
        </w:rPr>
        <w:t>5</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164475BA" w14:textId="283358A0" w:rsidR="001A68FD" w:rsidRPr="00B5346E" w:rsidRDefault="001A68FD" w:rsidP="001A68FD">
      <w:pPr>
        <w:jc w:val="center"/>
        <w:rPr>
          <w:b/>
          <w:sz w:val="20"/>
          <w:szCs w:val="20"/>
        </w:rPr>
      </w:pPr>
      <w:r w:rsidRPr="00B5346E">
        <w:rPr>
          <w:b/>
          <w:sz w:val="20"/>
          <w:szCs w:val="20"/>
        </w:rPr>
        <w:t xml:space="preserve">OSNUTEK </w:t>
      </w:r>
      <w:r w:rsidR="006E04DC">
        <w:rPr>
          <w:b/>
          <w:sz w:val="20"/>
          <w:szCs w:val="20"/>
        </w:rPr>
        <w:t>OKVIRNEGA SPORAZUMA</w:t>
      </w:r>
      <w:bookmarkEnd w:id="66"/>
      <w:bookmarkEnd w:id="67"/>
      <w:bookmarkEnd w:id="68"/>
      <w:bookmarkEnd w:id="69"/>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6E04DC" w:rsidRPr="006E04DC">
        <w:rPr>
          <w:rFonts w:cs="Arial"/>
          <w:b/>
          <w:sz w:val="20"/>
          <w:szCs w:val="22"/>
        </w:rPr>
        <w:t>MATERIAL</w:t>
      </w:r>
      <w:r w:rsidR="00E17895">
        <w:rPr>
          <w:rFonts w:cs="Arial"/>
          <w:b/>
          <w:sz w:val="20"/>
          <w:szCs w:val="22"/>
        </w:rPr>
        <w:t>A</w:t>
      </w:r>
      <w:r w:rsidR="006E04DC" w:rsidRPr="006E04DC">
        <w:rPr>
          <w:rFonts w:cs="Arial"/>
          <w:b/>
          <w:sz w:val="20"/>
          <w:szCs w:val="22"/>
        </w:rPr>
        <w:t xml:space="preserve"> ZA ARTROSKOPSKE OPERACIJE KOLENA IN RAMENA</w:t>
      </w:r>
      <w:r w:rsidR="00786D19" w:rsidRPr="00130591">
        <w:rPr>
          <w:rFonts w:eastAsiaTheme="minorHAnsi" w:cs="Arial"/>
          <w:bCs/>
          <w:sz w:val="20"/>
          <w:lang w:eastAsia="en-US"/>
        </w:rPr>
        <w:t xml:space="preserve"> </w:t>
      </w:r>
    </w:p>
    <w:p w14:paraId="77F3D6F9" w14:textId="77777777" w:rsidR="001A68FD" w:rsidRPr="00B5346E" w:rsidRDefault="001A68FD" w:rsidP="00203B66">
      <w:pPr>
        <w:rPr>
          <w:sz w:val="20"/>
          <w:szCs w:val="20"/>
        </w:rPr>
      </w:pPr>
    </w:p>
    <w:p w14:paraId="75D175F1" w14:textId="24ED3DA3" w:rsidR="00203B66" w:rsidRPr="00B5346E" w:rsidRDefault="00203B66" w:rsidP="00203B66">
      <w:pPr>
        <w:rPr>
          <w:sz w:val="20"/>
          <w:szCs w:val="20"/>
        </w:rPr>
      </w:pPr>
      <w:r w:rsidRPr="00B5346E">
        <w:rPr>
          <w:sz w:val="20"/>
          <w:szCs w:val="20"/>
        </w:rPr>
        <w:t xml:space="preserve">(Ponudnik mora izpolniti sivo označena polja in parafirati, podpisati in žigosati </w:t>
      </w:r>
      <w:r w:rsidR="00E17895">
        <w:rPr>
          <w:sz w:val="20"/>
          <w:szCs w:val="20"/>
        </w:rPr>
        <w:t>okvirni sporazum</w:t>
      </w:r>
      <w:r w:rsidRPr="00B5346E">
        <w:rPr>
          <w:sz w:val="20"/>
          <w:szCs w:val="20"/>
        </w:rPr>
        <w:t>, s čimer potrjuje, da se strinja z vsebino vzorca pogodbe.)</w:t>
      </w:r>
    </w:p>
    <w:p w14:paraId="7FA69276" w14:textId="77777777" w:rsidR="00203B66" w:rsidRPr="00B5346E" w:rsidRDefault="00203B66"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77777777" w:rsidR="00203B66" w:rsidRPr="00B5346E" w:rsidRDefault="00203B66" w:rsidP="00682A70">
            <w:pPr>
              <w:rPr>
                <w:sz w:val="20"/>
                <w:szCs w:val="20"/>
              </w:rPr>
            </w:pPr>
            <w:r w:rsidRPr="00B5346E">
              <w:rPr>
                <w:sz w:val="20"/>
                <w:szCs w:val="20"/>
              </w:rPr>
              <w:t xml:space="preserve">NAROČNIK: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77777777" w:rsidR="00203B66" w:rsidRPr="00B5346E" w:rsidRDefault="00203B66" w:rsidP="00682A70">
            <w:pPr>
              <w:rPr>
                <w:sz w:val="20"/>
                <w:szCs w:val="20"/>
              </w:rPr>
            </w:pPr>
            <w:r w:rsidRPr="00B5346E">
              <w:rPr>
                <w:sz w:val="20"/>
                <w:szCs w:val="20"/>
              </w:rPr>
              <w:t>IZVAJALEC:</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082A4B0C" w14:textId="77777777" w:rsidR="00203B66" w:rsidRPr="00B5346E" w:rsidRDefault="00203B66" w:rsidP="00203B66">
      <w:pPr>
        <w:rPr>
          <w:sz w:val="20"/>
          <w:szCs w:val="20"/>
        </w:rPr>
      </w:pPr>
      <w:r w:rsidRPr="00B5346E">
        <w:rPr>
          <w:sz w:val="20"/>
          <w:szCs w:val="20"/>
        </w:rPr>
        <w:t>sklepajo</w:t>
      </w:r>
    </w:p>
    <w:p w14:paraId="598DCD98" w14:textId="77777777" w:rsidR="00203B66" w:rsidRPr="00B5346E" w:rsidRDefault="00203B66" w:rsidP="00203B66">
      <w:pPr>
        <w:rPr>
          <w:sz w:val="20"/>
          <w:szCs w:val="20"/>
        </w:rPr>
      </w:pPr>
    </w:p>
    <w:p w14:paraId="30152FF0" w14:textId="25F34BF6" w:rsidR="00203B66" w:rsidRPr="002D4191" w:rsidRDefault="00E17895" w:rsidP="00203B66">
      <w:pPr>
        <w:jc w:val="center"/>
        <w:rPr>
          <w:b/>
          <w:sz w:val="20"/>
          <w:szCs w:val="20"/>
        </w:rPr>
      </w:pPr>
      <w:r>
        <w:rPr>
          <w:b/>
          <w:sz w:val="20"/>
          <w:szCs w:val="20"/>
        </w:rPr>
        <w:t>OKVIRNI SPORAZUM</w:t>
      </w:r>
      <w:r w:rsidR="00203B66" w:rsidRPr="002D4191">
        <w:rPr>
          <w:b/>
          <w:sz w:val="20"/>
          <w:szCs w:val="20"/>
        </w:rPr>
        <w:t xml:space="preserve"> ŠT. …………………….</w:t>
      </w:r>
    </w:p>
    <w:p w14:paraId="2F24DDBA" w14:textId="0EAB3A3A" w:rsidR="00203B66" w:rsidRPr="006E04DC" w:rsidRDefault="00E17895" w:rsidP="00F902C1">
      <w:pPr>
        <w:jc w:val="center"/>
        <w:rPr>
          <w:b/>
          <w:sz w:val="20"/>
          <w:szCs w:val="20"/>
        </w:rPr>
      </w:pPr>
      <w:r>
        <w:rPr>
          <w:rFonts w:cs="Arial"/>
          <w:b/>
          <w:sz w:val="20"/>
          <w:szCs w:val="22"/>
        </w:rPr>
        <w:t>DOBAVA MATERIALA ZA</w:t>
      </w:r>
      <w:r w:rsidR="006E04DC" w:rsidRPr="006E04DC">
        <w:rPr>
          <w:rFonts w:cs="Arial"/>
          <w:b/>
          <w:sz w:val="20"/>
          <w:szCs w:val="22"/>
        </w:rPr>
        <w:t xml:space="preserve"> ARTROSKOPSKE OPERACIJE KOLENA IN RAMENA</w:t>
      </w:r>
    </w:p>
    <w:p w14:paraId="345AF11A" w14:textId="77777777" w:rsidR="00203B66" w:rsidRPr="00B5346E" w:rsidRDefault="00203B66" w:rsidP="00203B66">
      <w:pPr>
        <w:rPr>
          <w:sz w:val="20"/>
          <w:szCs w:val="20"/>
        </w:rPr>
      </w:pPr>
    </w:p>
    <w:p w14:paraId="1FE045B1" w14:textId="77777777" w:rsidR="00203B66" w:rsidRPr="00074BE0" w:rsidRDefault="00203B66" w:rsidP="00203B66">
      <w:pPr>
        <w:rPr>
          <w:rFonts w:cs="Arial"/>
          <w:sz w:val="20"/>
          <w:szCs w:val="20"/>
        </w:rPr>
      </w:pPr>
      <w:r w:rsidRPr="00B5346E">
        <w:rPr>
          <w:sz w:val="20"/>
          <w:szCs w:val="20"/>
        </w:rPr>
        <w:t>I</w:t>
      </w:r>
      <w:r w:rsidRPr="00074BE0">
        <w:rPr>
          <w:rFonts w:cs="Arial"/>
          <w:sz w:val="20"/>
          <w:szCs w:val="20"/>
        </w:rPr>
        <w:t>. UVODNE DOLOČBE</w:t>
      </w:r>
    </w:p>
    <w:p w14:paraId="79DE6992"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484F0CF" w14:textId="77777777" w:rsidR="00203B66" w:rsidRPr="00074BE0" w:rsidRDefault="00203B66" w:rsidP="00203B66">
      <w:pPr>
        <w:rPr>
          <w:rFonts w:cs="Arial"/>
          <w:sz w:val="20"/>
          <w:szCs w:val="20"/>
        </w:rPr>
      </w:pPr>
    </w:p>
    <w:p w14:paraId="5B172F42" w14:textId="77777777" w:rsidR="00203B66" w:rsidRPr="00074BE0" w:rsidRDefault="00203B66" w:rsidP="00203B66">
      <w:pPr>
        <w:rPr>
          <w:rFonts w:cs="Arial"/>
          <w:sz w:val="20"/>
          <w:szCs w:val="20"/>
        </w:rPr>
      </w:pPr>
      <w:r w:rsidRPr="00074BE0">
        <w:rPr>
          <w:rFonts w:cs="Arial"/>
          <w:sz w:val="20"/>
          <w:szCs w:val="20"/>
        </w:rPr>
        <w:t>Pogodbene stranke uvodoma ugotovijo, da:</w:t>
      </w:r>
    </w:p>
    <w:p w14:paraId="237CCCB2" w14:textId="3888B0E8"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sklepajo </w:t>
      </w:r>
      <w:r w:rsidR="00E17895" w:rsidRPr="00074BE0">
        <w:rPr>
          <w:rFonts w:cs="Arial"/>
          <w:sz w:val="20"/>
          <w:szCs w:val="20"/>
        </w:rPr>
        <w:t>okvirni sporazum</w:t>
      </w:r>
      <w:r w:rsidRPr="00074BE0">
        <w:rPr>
          <w:rFonts w:cs="Arial"/>
          <w:sz w:val="20"/>
          <w:szCs w:val="20"/>
        </w:rPr>
        <w:t xml:space="preserve"> na podlagi oddanega javnega naročila po izvedenem odprtem postopku, z oznako </w:t>
      </w:r>
      <w:r w:rsidR="00195661" w:rsidRPr="00074BE0">
        <w:rPr>
          <w:rFonts w:cs="Arial"/>
          <w:sz w:val="20"/>
          <w:szCs w:val="20"/>
        </w:rPr>
        <w:t>410-7</w:t>
      </w:r>
      <w:r w:rsidR="006E5927" w:rsidRPr="00074BE0">
        <w:rPr>
          <w:rFonts w:cs="Arial"/>
          <w:sz w:val="20"/>
          <w:szCs w:val="20"/>
        </w:rPr>
        <w:t>/2018</w:t>
      </w:r>
      <w:r w:rsidRPr="00074BE0">
        <w:rPr>
          <w:rFonts w:cs="Arial"/>
          <w:sz w:val="20"/>
          <w:szCs w:val="20"/>
        </w:rPr>
        <w:t xml:space="preserve"> in nazivom "</w:t>
      </w:r>
      <w:r w:rsidR="00E17895" w:rsidRPr="00074BE0">
        <w:rPr>
          <w:rFonts w:cs="Arial"/>
          <w:sz w:val="20"/>
          <w:szCs w:val="20"/>
        </w:rPr>
        <w:t>DOBAVA MATERIALA ZA</w:t>
      </w:r>
      <w:r w:rsidR="006E04DC" w:rsidRPr="00074BE0">
        <w:rPr>
          <w:rFonts w:cs="Arial"/>
          <w:sz w:val="20"/>
          <w:szCs w:val="20"/>
        </w:rPr>
        <w:t xml:space="preserve"> ARTROSKOPSKE OPERACIJE KOLENA IN RAMENA</w:t>
      </w:r>
      <w:r w:rsidRPr="00074BE0">
        <w:rPr>
          <w:rFonts w:cs="Arial"/>
          <w:sz w:val="20"/>
          <w:szCs w:val="20"/>
        </w:rPr>
        <w:t>",</w:t>
      </w:r>
      <w:r w:rsidRPr="00074BE0">
        <w:rPr>
          <w:rFonts w:cs="Arial"/>
          <w:bCs/>
          <w:sz w:val="20"/>
          <w:szCs w:val="20"/>
        </w:rPr>
        <w:t xml:space="preserve"> </w:t>
      </w:r>
      <w:r w:rsidRPr="00074BE0">
        <w:rPr>
          <w:rFonts w:cs="Arial"/>
          <w:sz w:val="20"/>
          <w:szCs w:val="20"/>
        </w:rPr>
        <w:t xml:space="preserve">objavljenem v Dopolnilu k Uradnemu listu EU,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in na Portalu javnih naročil RS,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006E5927" w:rsidRPr="00074BE0">
        <w:rPr>
          <w:rFonts w:cs="Arial"/>
          <w:sz w:val="20"/>
          <w:szCs w:val="20"/>
        </w:rPr>
        <w:t xml:space="preserve">in </w:t>
      </w:r>
      <w:r w:rsidRPr="00074BE0">
        <w:rPr>
          <w:rFonts w:cs="Arial"/>
          <w:sz w:val="20"/>
          <w:szCs w:val="20"/>
        </w:rPr>
        <w:t>odločitv</w:t>
      </w:r>
      <w:r w:rsidR="006E5927" w:rsidRPr="00074BE0">
        <w:rPr>
          <w:rFonts w:cs="Arial"/>
          <w:sz w:val="20"/>
          <w:szCs w:val="20"/>
        </w:rPr>
        <w:t>e</w:t>
      </w:r>
      <w:r w:rsidRPr="00074BE0">
        <w:rPr>
          <w:rFonts w:cs="Arial"/>
          <w:sz w:val="20"/>
          <w:szCs w:val="20"/>
        </w:rPr>
        <w:t xml:space="preserve"> o oddaji javnega naročila,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p>
    <w:p w14:paraId="05C59AB7" w14:textId="77777777"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je ta pogodba sklenjena na podlagi ponudbe,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 xml:space="preserve">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in razpisne dokumentacije predmetnega razpisa, potrjene s strani izbranega izvajalca;</w:t>
      </w:r>
    </w:p>
    <w:p w14:paraId="08CD0DFD" w14:textId="1146D2EA"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so sredstva zagotovljena v </w:t>
      </w:r>
      <w:r w:rsidR="006E5927" w:rsidRPr="00074BE0">
        <w:rPr>
          <w:rFonts w:cs="Arial"/>
          <w:sz w:val="20"/>
          <w:szCs w:val="20"/>
        </w:rPr>
        <w:t>finančnem načrtu naročnika</w:t>
      </w:r>
      <w:r w:rsidRPr="00074BE0">
        <w:rPr>
          <w:rFonts w:cs="Arial"/>
          <w:sz w:val="20"/>
          <w:szCs w:val="20"/>
        </w:rPr>
        <w:t>.</w:t>
      </w:r>
    </w:p>
    <w:p w14:paraId="3D9E5C88" w14:textId="77777777" w:rsidR="00203B66" w:rsidRPr="00074BE0" w:rsidRDefault="00203B66" w:rsidP="00203B66">
      <w:pPr>
        <w:ind w:left="720"/>
        <w:rPr>
          <w:rFonts w:cs="Arial"/>
          <w:sz w:val="20"/>
          <w:szCs w:val="20"/>
        </w:rPr>
      </w:pPr>
    </w:p>
    <w:p w14:paraId="29B47AE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51C066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2F763C"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 tem sporazumom se naročnik in dobavitelj dogovorita o splošnih in posebnih pogojih izvajanja javnega naročila iz prejšnjega člena.</w:t>
      </w:r>
    </w:p>
    <w:p w14:paraId="5AD7D88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26FE1B" w14:textId="259B83B3" w:rsidR="00E17895" w:rsidRPr="00074BE0" w:rsidRDefault="00E17895" w:rsidP="00E17895">
      <w:pPr>
        <w:spacing w:line="260" w:lineRule="exact"/>
        <w:rPr>
          <w:rFonts w:cs="Arial"/>
          <w:bCs/>
          <w:iCs/>
          <w:sz w:val="20"/>
          <w:szCs w:val="20"/>
        </w:rPr>
      </w:pPr>
      <w:r w:rsidRPr="00074BE0">
        <w:rPr>
          <w:rFonts w:cs="Arial"/>
          <w:bCs/>
          <w:iCs/>
          <w:sz w:val="20"/>
          <w:szCs w:val="20"/>
        </w:rPr>
        <w:t>Razpisna dokumentacija in ponudba sta sestavni del tega sporazuma.</w:t>
      </w:r>
    </w:p>
    <w:p w14:paraId="6458FFDD" w14:textId="77777777" w:rsidR="00E17895" w:rsidRPr="00074BE0" w:rsidRDefault="00E17895" w:rsidP="00E17895">
      <w:pPr>
        <w:spacing w:line="260" w:lineRule="exact"/>
        <w:rPr>
          <w:rFonts w:cs="Arial"/>
          <w:bCs/>
          <w:iCs/>
          <w:sz w:val="20"/>
          <w:szCs w:val="20"/>
        </w:rPr>
      </w:pPr>
    </w:p>
    <w:p w14:paraId="0CA98CF2" w14:textId="77777777" w:rsidR="00E17895" w:rsidRPr="00074BE0" w:rsidRDefault="00E17895" w:rsidP="00E17895">
      <w:pPr>
        <w:ind w:left="720"/>
        <w:rPr>
          <w:rFonts w:cs="Arial"/>
          <w:sz w:val="20"/>
          <w:szCs w:val="20"/>
        </w:rPr>
      </w:pPr>
    </w:p>
    <w:p w14:paraId="5F90E78B" w14:textId="77777777" w:rsidR="00E17895" w:rsidRPr="00074BE0" w:rsidRDefault="00E17895" w:rsidP="00E17895">
      <w:pPr>
        <w:rPr>
          <w:rFonts w:cs="Arial"/>
          <w:sz w:val="20"/>
          <w:szCs w:val="20"/>
        </w:rPr>
      </w:pPr>
      <w:r w:rsidRPr="00074BE0">
        <w:rPr>
          <w:rFonts w:cs="Arial"/>
          <w:sz w:val="20"/>
          <w:szCs w:val="20"/>
        </w:rPr>
        <w:t xml:space="preserve">II. PREDMET POGODBE </w:t>
      </w:r>
    </w:p>
    <w:p w14:paraId="455C9AC0" w14:textId="77777777" w:rsidR="00E17895" w:rsidRPr="00074BE0" w:rsidRDefault="00E17895" w:rsidP="00E17895">
      <w:pPr>
        <w:spacing w:line="260" w:lineRule="exact"/>
        <w:rPr>
          <w:rFonts w:cs="Arial"/>
          <w:sz w:val="20"/>
          <w:szCs w:val="20"/>
        </w:rPr>
      </w:pPr>
    </w:p>
    <w:p w14:paraId="5844A97D" w14:textId="090372D5" w:rsidR="00E17895" w:rsidRPr="00074BE0" w:rsidRDefault="00E17895" w:rsidP="00BC5850">
      <w:pPr>
        <w:numPr>
          <w:ilvl w:val="0"/>
          <w:numId w:val="27"/>
        </w:numPr>
        <w:spacing w:line="260" w:lineRule="exact"/>
        <w:jc w:val="center"/>
        <w:rPr>
          <w:rFonts w:cs="Arial"/>
          <w:sz w:val="20"/>
          <w:szCs w:val="20"/>
        </w:rPr>
      </w:pPr>
      <w:r w:rsidRPr="00074BE0">
        <w:rPr>
          <w:rFonts w:cs="Arial"/>
          <w:sz w:val="20"/>
          <w:szCs w:val="20"/>
        </w:rPr>
        <w:t>člen</w:t>
      </w:r>
    </w:p>
    <w:p w14:paraId="0BDAC4C9" w14:textId="77777777" w:rsidR="00203B66" w:rsidRPr="00074BE0" w:rsidRDefault="00203B66" w:rsidP="00203B66">
      <w:pPr>
        <w:rPr>
          <w:rFonts w:cs="Arial"/>
          <w:sz w:val="20"/>
          <w:szCs w:val="20"/>
        </w:rPr>
      </w:pPr>
    </w:p>
    <w:p w14:paraId="067A8142"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Predmet okvirnega sporazuma je sukcesivna dobava in blago, na </w:t>
      </w:r>
      <w:r w:rsidRPr="00074BE0">
        <w:rPr>
          <w:rFonts w:cs="Arial"/>
          <w:sz w:val="20"/>
          <w:szCs w:val="20"/>
        </w:rPr>
        <w:t xml:space="preserve">zalogi v obliki konsignacijskega skladišča, </w:t>
      </w:r>
      <w:r w:rsidRPr="00074BE0">
        <w:rPr>
          <w:rFonts w:cs="Arial"/>
          <w:bCs/>
          <w:iCs/>
          <w:sz w:val="20"/>
          <w:szCs w:val="20"/>
        </w:rPr>
        <w:t>ki jih naročnik po obsegu in časovno ne more vnaprej določiti.</w:t>
      </w:r>
    </w:p>
    <w:p w14:paraId="24BD662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1045084"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Vrsta, lastnosti, kakovost in opis predmeta okvirnega sporazuma so opredeljeni v dobaviteljevi ponudbi št.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razpisni dokumentaciji in naročnikovih tehničnih zahtevah in specifikacijah, ki so priloga tega sporazuma. </w:t>
      </w:r>
    </w:p>
    <w:p w14:paraId="6D919ED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945F88" w14:textId="06874B24" w:rsidR="00D82264" w:rsidRPr="00074BE0" w:rsidRDefault="00E17895" w:rsidP="00E17895">
      <w:pPr>
        <w:rPr>
          <w:rFonts w:cs="Arial"/>
          <w:bCs/>
          <w:iCs/>
          <w:sz w:val="20"/>
          <w:szCs w:val="20"/>
        </w:rPr>
      </w:pPr>
      <w:r w:rsidRPr="00074BE0">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p>
    <w:p w14:paraId="0F5A5E00" w14:textId="77777777" w:rsidR="00E17895" w:rsidRPr="00074BE0" w:rsidRDefault="00E17895" w:rsidP="00E17895">
      <w:pPr>
        <w:rPr>
          <w:rFonts w:cs="Arial"/>
          <w:sz w:val="20"/>
          <w:szCs w:val="20"/>
        </w:rPr>
      </w:pPr>
    </w:p>
    <w:p w14:paraId="4CAB727B" w14:textId="77777777" w:rsidR="003E2954" w:rsidRPr="00074BE0" w:rsidRDefault="003E2954" w:rsidP="00E17895">
      <w:pPr>
        <w:rPr>
          <w:rFonts w:cs="Arial"/>
          <w:sz w:val="20"/>
          <w:szCs w:val="20"/>
        </w:rPr>
      </w:pPr>
    </w:p>
    <w:p w14:paraId="479A0C8C" w14:textId="6D313DCE" w:rsidR="00203B66" w:rsidRPr="00074BE0" w:rsidRDefault="00E17895" w:rsidP="00E17895">
      <w:pPr>
        <w:rPr>
          <w:rFonts w:cs="Arial"/>
          <w:sz w:val="20"/>
          <w:szCs w:val="20"/>
        </w:rPr>
      </w:pPr>
      <w:r w:rsidRPr="00074BE0">
        <w:rPr>
          <w:rFonts w:cs="Arial"/>
          <w:sz w:val="20"/>
          <w:szCs w:val="20"/>
        </w:rPr>
        <w:t>III. ROK TRAJANJA OKVIRNEGA SPORAZUMA IN IZVEDBA</w:t>
      </w:r>
    </w:p>
    <w:p w14:paraId="665A7E5C" w14:textId="77777777" w:rsidR="00E17895" w:rsidRPr="00074BE0" w:rsidRDefault="00E17895" w:rsidP="00E17895">
      <w:pPr>
        <w:rPr>
          <w:rFonts w:cs="Arial"/>
          <w:sz w:val="20"/>
          <w:szCs w:val="20"/>
        </w:rPr>
      </w:pPr>
    </w:p>
    <w:p w14:paraId="23DC9943" w14:textId="47B3A4F7" w:rsidR="00E17895" w:rsidRPr="00074BE0" w:rsidRDefault="00E17895"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0F05FDA"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09A1719" w14:textId="0682097F"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Ta sporazum se sklepa </w:t>
      </w:r>
      <w:r w:rsidRPr="00074BE0">
        <w:rPr>
          <w:rFonts w:cs="Arial"/>
          <w:b/>
          <w:bCs/>
          <w:iCs/>
          <w:sz w:val="20"/>
          <w:szCs w:val="20"/>
        </w:rPr>
        <w:t>za obdobje 2 let</w:t>
      </w:r>
      <w:r w:rsidRPr="00074BE0">
        <w:rPr>
          <w:rFonts w:cs="Arial"/>
          <w:bCs/>
          <w:iCs/>
          <w:sz w:val="20"/>
          <w:szCs w:val="20"/>
        </w:rPr>
        <w:t xml:space="preserve"> od dneva podpisa okvirnega sporazuma </w:t>
      </w:r>
      <w:r w:rsidRPr="00074BE0">
        <w:rPr>
          <w:rFonts w:cs="Arial"/>
          <w:bCs/>
          <w:sz w:val="20"/>
          <w:szCs w:val="20"/>
        </w:rPr>
        <w:t>oziroma do porabe pri naročniku zagotovljenih sredstev za predmetno javno naročilo</w:t>
      </w:r>
      <w:r w:rsidRPr="00074BE0">
        <w:rPr>
          <w:rFonts w:cs="Arial"/>
          <w:bCs/>
          <w:iCs/>
          <w:sz w:val="20"/>
          <w:szCs w:val="20"/>
        </w:rPr>
        <w:t xml:space="preserve">. </w:t>
      </w:r>
    </w:p>
    <w:p w14:paraId="151CFF46" w14:textId="77777777" w:rsidR="00E17895" w:rsidRPr="00074BE0" w:rsidRDefault="00E17895" w:rsidP="00E17895">
      <w:pPr>
        <w:rPr>
          <w:rFonts w:cs="Arial"/>
          <w:sz w:val="20"/>
          <w:szCs w:val="20"/>
        </w:rPr>
      </w:pPr>
    </w:p>
    <w:p w14:paraId="7BE0390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3F833FB" w14:textId="77777777" w:rsidR="00203B66" w:rsidRPr="00074BE0" w:rsidRDefault="00203B66" w:rsidP="00203B66">
      <w:pPr>
        <w:rPr>
          <w:rFonts w:cs="Arial"/>
          <w:sz w:val="20"/>
          <w:szCs w:val="20"/>
        </w:rPr>
      </w:pPr>
    </w:p>
    <w:p w14:paraId="0844EA22" w14:textId="241EDEA5"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Naročnik bo posamezne vrste blaga, ki jih bo potreboval v času trajanja sporazuma, kupoval od dobavitelja na podlagi izstavljenih pisnih naročilnic. Naročnik bo v naročilnici opredelil vrste in količine blaga.</w:t>
      </w:r>
    </w:p>
    <w:p w14:paraId="56D6DB9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B3F7E5" w14:textId="5234815E"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se zavezuje, da bo blago dobavil najkasneje v roku dveh delovnih dni od prejema pisnega </w:t>
      </w:r>
      <w:r w:rsidRPr="00074BE0">
        <w:rPr>
          <w:rFonts w:cs="Arial"/>
          <w:sz w:val="20"/>
          <w:szCs w:val="20"/>
        </w:rPr>
        <w:t>naročila s strani pooblaščene osebe naročnika</w:t>
      </w:r>
      <w:r w:rsidRPr="00074BE0">
        <w:rPr>
          <w:rFonts w:cs="Arial"/>
          <w:bCs/>
          <w:iCs/>
          <w:sz w:val="20"/>
          <w:szCs w:val="20"/>
        </w:rPr>
        <w:t>.</w:t>
      </w:r>
    </w:p>
    <w:p w14:paraId="1239C836"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A9BF336" w14:textId="03A65829" w:rsidR="00203B66" w:rsidRPr="00074BE0" w:rsidRDefault="00E17895" w:rsidP="00E17895">
      <w:pPr>
        <w:rPr>
          <w:rFonts w:cs="Arial"/>
          <w:sz w:val="20"/>
          <w:szCs w:val="20"/>
        </w:rPr>
      </w:pPr>
      <w:r w:rsidRPr="00074BE0">
        <w:rPr>
          <w:rFonts w:cs="Arial"/>
          <w:bCs/>
          <w:iCs/>
          <w:sz w:val="20"/>
          <w:szCs w:val="20"/>
        </w:rPr>
        <w:t>(3) Blago je treba dostaviti ddp Splošna bolnišnica Brežice – razloženo v skladišču naročnika (lekarna).</w:t>
      </w:r>
    </w:p>
    <w:p w14:paraId="0BCE4293" w14:textId="77777777" w:rsidR="00203B66" w:rsidRPr="00074BE0" w:rsidRDefault="00203B66" w:rsidP="00203B66">
      <w:pPr>
        <w:rPr>
          <w:rFonts w:cs="Arial"/>
          <w:sz w:val="20"/>
          <w:szCs w:val="20"/>
        </w:rPr>
      </w:pPr>
    </w:p>
    <w:p w14:paraId="2521AA2B" w14:textId="77777777" w:rsidR="00D82264" w:rsidRPr="00074BE0" w:rsidRDefault="00D82264" w:rsidP="00203B66">
      <w:pPr>
        <w:rPr>
          <w:rFonts w:cs="Arial"/>
          <w:sz w:val="20"/>
          <w:szCs w:val="20"/>
        </w:rPr>
      </w:pPr>
    </w:p>
    <w:p w14:paraId="02DCC0B9" w14:textId="421F7E5C" w:rsidR="00203B66" w:rsidRPr="00074BE0" w:rsidRDefault="00074BE0" w:rsidP="00203B66">
      <w:pPr>
        <w:rPr>
          <w:rFonts w:cs="Arial"/>
          <w:sz w:val="20"/>
          <w:szCs w:val="20"/>
        </w:rPr>
      </w:pPr>
      <w:r>
        <w:rPr>
          <w:rFonts w:cs="Arial"/>
          <w:sz w:val="20"/>
          <w:szCs w:val="20"/>
        </w:rPr>
        <w:t xml:space="preserve">IV. </w:t>
      </w:r>
      <w:r w:rsidR="00203B66" w:rsidRPr="00074BE0">
        <w:rPr>
          <w:rFonts w:cs="Arial"/>
          <w:sz w:val="20"/>
          <w:szCs w:val="20"/>
        </w:rPr>
        <w:t>VREDNOST</w:t>
      </w:r>
      <w:r>
        <w:rPr>
          <w:rFonts w:cs="Arial"/>
          <w:sz w:val="20"/>
          <w:szCs w:val="20"/>
        </w:rPr>
        <w:t xml:space="preserve"> OKVIRNEGA SPORAZUMA</w:t>
      </w:r>
    </w:p>
    <w:p w14:paraId="69DA18F9"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EFD0942" w14:textId="77777777" w:rsidR="00203B66" w:rsidRPr="00074BE0" w:rsidRDefault="00203B66" w:rsidP="00203B66">
      <w:pPr>
        <w:rPr>
          <w:rFonts w:cs="Arial"/>
          <w:sz w:val="20"/>
          <w:szCs w:val="20"/>
        </w:rPr>
      </w:pPr>
    </w:p>
    <w:p w14:paraId="0A8AE1C9" w14:textId="11D06262" w:rsidR="00203B66" w:rsidRPr="00074BE0" w:rsidRDefault="00D82264" w:rsidP="00203B66">
      <w:pPr>
        <w:rPr>
          <w:rFonts w:cs="Arial"/>
          <w:sz w:val="20"/>
          <w:szCs w:val="20"/>
        </w:rPr>
      </w:pPr>
      <w:r w:rsidRPr="00074BE0">
        <w:rPr>
          <w:rFonts w:cs="Arial"/>
          <w:sz w:val="20"/>
          <w:szCs w:val="20"/>
        </w:rPr>
        <w:t xml:space="preserve">(1) </w:t>
      </w:r>
      <w:r w:rsidR="00E17895" w:rsidRPr="00074BE0">
        <w:rPr>
          <w:rFonts w:cs="Arial"/>
          <w:sz w:val="20"/>
          <w:szCs w:val="20"/>
        </w:rPr>
        <w:t>Okvirna vrednost</w:t>
      </w:r>
      <w:r w:rsidR="00074BE0">
        <w:rPr>
          <w:rFonts w:cs="Arial"/>
          <w:sz w:val="20"/>
          <w:szCs w:val="20"/>
        </w:rPr>
        <w:t xml:space="preserve"> okvirnega sporazuma</w:t>
      </w:r>
      <w:r w:rsidR="00E17895" w:rsidRPr="00074BE0">
        <w:rPr>
          <w:rFonts w:cs="Arial"/>
          <w:sz w:val="20"/>
          <w:szCs w:val="20"/>
        </w:rPr>
        <w:t xml:space="preserve"> </w:t>
      </w:r>
      <w:r w:rsidR="00203B66" w:rsidRPr="00074BE0">
        <w:rPr>
          <w:rFonts w:cs="Arial"/>
          <w:sz w:val="20"/>
          <w:szCs w:val="20"/>
        </w:rPr>
        <w:t>znaša</w:t>
      </w:r>
      <w:r w:rsidR="00E17895" w:rsidRPr="00074BE0">
        <w:rPr>
          <w:rFonts w:cs="Arial"/>
          <w:sz w:val="20"/>
          <w:szCs w:val="20"/>
        </w:rPr>
        <w:t xml:space="preserve"> </w:t>
      </w:r>
      <w:r w:rsidR="00203B66" w:rsidRPr="00074BE0">
        <w:rPr>
          <w:rFonts w:cs="Arial"/>
          <w:b/>
          <w:sz w:val="20"/>
          <w:szCs w:val="20"/>
        </w:rPr>
        <w:fldChar w:fldCharType="begin">
          <w:ffData>
            <w:name w:val="Besedilo13"/>
            <w:enabled/>
            <w:calcOnExit w:val="0"/>
            <w:textInput/>
          </w:ffData>
        </w:fldChar>
      </w:r>
      <w:r w:rsidR="00203B66" w:rsidRPr="00074BE0">
        <w:rPr>
          <w:rFonts w:cs="Arial"/>
          <w:b/>
          <w:sz w:val="20"/>
          <w:szCs w:val="20"/>
        </w:rPr>
        <w:instrText xml:space="preserve"> FORMTEXT </w:instrText>
      </w:r>
      <w:r w:rsidR="00203B66" w:rsidRPr="00074BE0">
        <w:rPr>
          <w:rFonts w:cs="Arial"/>
          <w:b/>
          <w:sz w:val="20"/>
          <w:szCs w:val="20"/>
        </w:rPr>
      </w:r>
      <w:r w:rsidR="00203B66" w:rsidRPr="00074BE0">
        <w:rPr>
          <w:rFonts w:cs="Arial"/>
          <w:b/>
          <w:sz w:val="20"/>
          <w:szCs w:val="20"/>
        </w:rPr>
        <w:fldChar w:fldCharType="separate"/>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fldChar w:fldCharType="end"/>
      </w:r>
      <w:r w:rsidR="00203B66" w:rsidRPr="00074BE0">
        <w:rPr>
          <w:rFonts w:cs="Arial"/>
          <w:sz w:val="20"/>
          <w:szCs w:val="20"/>
        </w:rPr>
        <w:t xml:space="preserve"> EUR </w:t>
      </w:r>
      <w:r w:rsidR="00E17895" w:rsidRPr="00074BE0">
        <w:rPr>
          <w:rFonts w:cs="Arial"/>
          <w:sz w:val="20"/>
          <w:szCs w:val="20"/>
        </w:rPr>
        <w:t xml:space="preserve">brez DDV oziroma </w:t>
      </w:r>
      <w:r w:rsidR="00E17895" w:rsidRPr="00074BE0">
        <w:rPr>
          <w:rFonts w:cs="Arial"/>
          <w:b/>
          <w:sz w:val="20"/>
          <w:szCs w:val="20"/>
        </w:rPr>
        <w:fldChar w:fldCharType="begin">
          <w:ffData>
            <w:name w:val="Besedilo13"/>
            <w:enabled/>
            <w:calcOnExit w:val="0"/>
            <w:textInput/>
          </w:ffData>
        </w:fldChar>
      </w:r>
      <w:r w:rsidR="00E17895" w:rsidRPr="00074BE0">
        <w:rPr>
          <w:rFonts w:cs="Arial"/>
          <w:b/>
          <w:sz w:val="20"/>
          <w:szCs w:val="20"/>
        </w:rPr>
        <w:instrText xml:space="preserve"> FORMTEXT </w:instrText>
      </w:r>
      <w:r w:rsidR="00E17895" w:rsidRPr="00074BE0">
        <w:rPr>
          <w:rFonts w:cs="Arial"/>
          <w:b/>
          <w:sz w:val="20"/>
          <w:szCs w:val="20"/>
        </w:rPr>
      </w:r>
      <w:r w:rsidR="00E17895" w:rsidRPr="00074BE0">
        <w:rPr>
          <w:rFonts w:cs="Arial"/>
          <w:b/>
          <w:sz w:val="20"/>
          <w:szCs w:val="20"/>
        </w:rPr>
        <w:fldChar w:fldCharType="separate"/>
      </w:r>
      <w:r w:rsidR="00E17895" w:rsidRPr="00074BE0">
        <w:rPr>
          <w:rFonts w:cs="Arial"/>
          <w:b/>
          <w:sz w:val="20"/>
          <w:szCs w:val="20"/>
        </w:rPr>
        <w:t> </w:t>
      </w:r>
      <w:r w:rsidR="00E17895" w:rsidRPr="00074BE0">
        <w:rPr>
          <w:rFonts w:cs="Arial"/>
          <w:b/>
          <w:sz w:val="20"/>
          <w:szCs w:val="20"/>
        </w:rPr>
        <w:t> </w:t>
      </w:r>
      <w:r w:rsidR="00E17895" w:rsidRPr="00074BE0">
        <w:rPr>
          <w:rFonts w:cs="Arial"/>
          <w:b/>
          <w:sz w:val="20"/>
          <w:szCs w:val="20"/>
        </w:rPr>
        <w:t> </w:t>
      </w:r>
      <w:r w:rsidR="00E17895" w:rsidRPr="00074BE0">
        <w:rPr>
          <w:rFonts w:cs="Arial"/>
          <w:b/>
          <w:sz w:val="20"/>
          <w:szCs w:val="20"/>
        </w:rPr>
        <w:t> </w:t>
      </w:r>
      <w:r w:rsidR="00E17895" w:rsidRPr="00074BE0">
        <w:rPr>
          <w:rFonts w:cs="Arial"/>
          <w:b/>
          <w:sz w:val="20"/>
          <w:szCs w:val="20"/>
        </w:rPr>
        <w:t> </w:t>
      </w:r>
      <w:r w:rsidR="00E17895" w:rsidRPr="00074BE0">
        <w:rPr>
          <w:rFonts w:cs="Arial"/>
          <w:b/>
          <w:sz w:val="20"/>
          <w:szCs w:val="20"/>
        </w:rPr>
        <w:fldChar w:fldCharType="end"/>
      </w:r>
      <w:r w:rsidR="00E17895" w:rsidRPr="00074BE0">
        <w:rPr>
          <w:rFonts w:cs="Arial"/>
          <w:sz w:val="20"/>
          <w:szCs w:val="20"/>
        </w:rPr>
        <w:t xml:space="preserve"> EUR </w:t>
      </w:r>
      <w:r w:rsidR="00EE205F" w:rsidRPr="00074BE0">
        <w:rPr>
          <w:rFonts w:cs="Arial"/>
          <w:sz w:val="20"/>
          <w:szCs w:val="20"/>
        </w:rPr>
        <w:t xml:space="preserve">z DDV, kot izhaja iz ponudbe dobavitelja, </w:t>
      </w:r>
      <w:r w:rsidR="00EE205F" w:rsidRPr="00074BE0">
        <w:rPr>
          <w:rFonts w:cs="Arial"/>
          <w:bCs/>
          <w:iCs/>
          <w:sz w:val="20"/>
          <w:szCs w:val="20"/>
        </w:rPr>
        <w:t xml:space="preserve">št. </w:t>
      </w:r>
      <w:r w:rsidR="00EE205F" w:rsidRPr="00074BE0">
        <w:rPr>
          <w:rFonts w:cs="Arial"/>
          <w:bCs/>
          <w:iCs/>
          <w:sz w:val="20"/>
          <w:szCs w:val="20"/>
        </w:rPr>
        <w:fldChar w:fldCharType="begin">
          <w:ffData>
            <w:name w:val="Besedilo414"/>
            <w:enabled/>
            <w:calcOnExit w:val="0"/>
            <w:textInput/>
          </w:ffData>
        </w:fldChar>
      </w:r>
      <w:r w:rsidR="00EE205F" w:rsidRPr="00074BE0">
        <w:rPr>
          <w:rFonts w:cs="Arial"/>
          <w:bCs/>
          <w:iCs/>
          <w:sz w:val="20"/>
          <w:szCs w:val="20"/>
        </w:rPr>
        <w:instrText xml:space="preserve"> FORMTEXT </w:instrText>
      </w:r>
      <w:r w:rsidR="00EE205F" w:rsidRPr="00074BE0">
        <w:rPr>
          <w:rFonts w:cs="Arial"/>
          <w:bCs/>
          <w:iCs/>
          <w:sz w:val="20"/>
          <w:szCs w:val="20"/>
        </w:rPr>
      </w:r>
      <w:r w:rsidR="00EE205F" w:rsidRPr="00074BE0">
        <w:rPr>
          <w:rFonts w:cs="Arial"/>
          <w:bCs/>
          <w:iCs/>
          <w:sz w:val="20"/>
          <w:szCs w:val="20"/>
        </w:rPr>
        <w:fldChar w:fldCharType="separate"/>
      </w:r>
      <w:r w:rsidR="00EE205F" w:rsidRPr="00074BE0">
        <w:rPr>
          <w:rFonts w:cs="Arial"/>
          <w:bCs/>
          <w:iCs/>
          <w:sz w:val="20"/>
          <w:szCs w:val="20"/>
        </w:rPr>
        <w:t> </w:t>
      </w:r>
      <w:r w:rsidR="00EE205F" w:rsidRPr="00074BE0">
        <w:rPr>
          <w:rFonts w:cs="Arial"/>
          <w:bCs/>
          <w:iCs/>
          <w:sz w:val="20"/>
          <w:szCs w:val="20"/>
        </w:rPr>
        <w:t> </w:t>
      </w:r>
      <w:r w:rsidR="00EE205F" w:rsidRPr="00074BE0">
        <w:rPr>
          <w:rFonts w:cs="Arial"/>
          <w:bCs/>
          <w:iCs/>
          <w:sz w:val="20"/>
          <w:szCs w:val="20"/>
        </w:rPr>
        <w:t> </w:t>
      </w:r>
      <w:r w:rsidR="00EE205F" w:rsidRPr="00074BE0">
        <w:rPr>
          <w:rFonts w:cs="Arial"/>
          <w:bCs/>
          <w:iCs/>
          <w:sz w:val="20"/>
          <w:szCs w:val="20"/>
        </w:rPr>
        <w:t> </w:t>
      </w:r>
      <w:r w:rsidR="00EE205F" w:rsidRPr="00074BE0">
        <w:rPr>
          <w:rFonts w:cs="Arial"/>
          <w:bCs/>
          <w:iCs/>
          <w:sz w:val="20"/>
          <w:szCs w:val="20"/>
        </w:rPr>
        <w:t> </w:t>
      </w:r>
      <w:r w:rsidR="00EE205F" w:rsidRPr="00074BE0">
        <w:rPr>
          <w:rFonts w:cs="Arial"/>
          <w:bCs/>
          <w:iCs/>
          <w:sz w:val="20"/>
          <w:szCs w:val="20"/>
        </w:rPr>
        <w:fldChar w:fldCharType="end"/>
      </w:r>
      <w:r w:rsidR="00EE205F" w:rsidRPr="00074BE0">
        <w:rPr>
          <w:rFonts w:cs="Arial"/>
          <w:bCs/>
          <w:iCs/>
          <w:sz w:val="20"/>
          <w:szCs w:val="20"/>
        </w:rPr>
        <w:t xml:space="preserve"> z dne </w:t>
      </w:r>
      <w:r w:rsidR="00EE205F" w:rsidRPr="00074BE0">
        <w:rPr>
          <w:rFonts w:cs="Arial"/>
          <w:bCs/>
          <w:iCs/>
          <w:sz w:val="20"/>
          <w:szCs w:val="20"/>
        </w:rPr>
        <w:fldChar w:fldCharType="begin">
          <w:ffData>
            <w:name w:val="Besedilo414"/>
            <w:enabled/>
            <w:calcOnExit w:val="0"/>
            <w:textInput/>
          </w:ffData>
        </w:fldChar>
      </w:r>
      <w:r w:rsidR="00EE205F" w:rsidRPr="00074BE0">
        <w:rPr>
          <w:rFonts w:cs="Arial"/>
          <w:bCs/>
          <w:iCs/>
          <w:sz w:val="20"/>
          <w:szCs w:val="20"/>
        </w:rPr>
        <w:instrText xml:space="preserve"> FORMTEXT </w:instrText>
      </w:r>
      <w:r w:rsidR="00EE205F" w:rsidRPr="00074BE0">
        <w:rPr>
          <w:rFonts w:cs="Arial"/>
          <w:bCs/>
          <w:iCs/>
          <w:sz w:val="20"/>
          <w:szCs w:val="20"/>
        </w:rPr>
      </w:r>
      <w:r w:rsidR="00EE205F" w:rsidRPr="00074BE0">
        <w:rPr>
          <w:rFonts w:cs="Arial"/>
          <w:bCs/>
          <w:iCs/>
          <w:sz w:val="20"/>
          <w:szCs w:val="20"/>
        </w:rPr>
        <w:fldChar w:fldCharType="separate"/>
      </w:r>
      <w:r w:rsidR="00EE205F" w:rsidRPr="00074BE0">
        <w:rPr>
          <w:rFonts w:cs="Arial"/>
          <w:bCs/>
          <w:iCs/>
          <w:sz w:val="20"/>
          <w:szCs w:val="20"/>
        </w:rPr>
        <w:t> </w:t>
      </w:r>
      <w:r w:rsidR="00EE205F" w:rsidRPr="00074BE0">
        <w:rPr>
          <w:rFonts w:cs="Arial"/>
          <w:bCs/>
          <w:iCs/>
          <w:sz w:val="20"/>
          <w:szCs w:val="20"/>
        </w:rPr>
        <w:t> </w:t>
      </w:r>
      <w:r w:rsidR="00EE205F" w:rsidRPr="00074BE0">
        <w:rPr>
          <w:rFonts w:cs="Arial"/>
          <w:bCs/>
          <w:iCs/>
          <w:sz w:val="20"/>
          <w:szCs w:val="20"/>
        </w:rPr>
        <w:t> </w:t>
      </w:r>
      <w:r w:rsidR="00EE205F" w:rsidRPr="00074BE0">
        <w:rPr>
          <w:rFonts w:cs="Arial"/>
          <w:bCs/>
          <w:iCs/>
          <w:sz w:val="20"/>
          <w:szCs w:val="20"/>
        </w:rPr>
        <w:t> </w:t>
      </w:r>
      <w:r w:rsidR="00EE205F" w:rsidRPr="00074BE0">
        <w:rPr>
          <w:rFonts w:cs="Arial"/>
          <w:bCs/>
          <w:iCs/>
          <w:sz w:val="20"/>
          <w:szCs w:val="20"/>
        </w:rPr>
        <w:t> </w:t>
      </w:r>
      <w:r w:rsidR="00EE205F" w:rsidRPr="00074BE0">
        <w:rPr>
          <w:rFonts w:cs="Arial"/>
          <w:bCs/>
          <w:iCs/>
          <w:sz w:val="20"/>
          <w:szCs w:val="20"/>
        </w:rPr>
        <w:fldChar w:fldCharType="end"/>
      </w:r>
      <w:r w:rsidR="00EE205F" w:rsidRPr="00074BE0">
        <w:rPr>
          <w:rFonts w:cs="Arial"/>
          <w:bCs/>
          <w:iCs/>
          <w:sz w:val="20"/>
          <w:szCs w:val="20"/>
        </w:rPr>
        <w:t>.</w:t>
      </w:r>
    </w:p>
    <w:p w14:paraId="0D049A23" w14:textId="77777777" w:rsidR="00203B66" w:rsidRPr="00074BE0" w:rsidRDefault="00203B66" w:rsidP="00203B66">
      <w:pPr>
        <w:rPr>
          <w:rFonts w:cs="Arial"/>
          <w:sz w:val="20"/>
          <w:szCs w:val="20"/>
        </w:rPr>
      </w:pPr>
    </w:p>
    <w:p w14:paraId="48F77849" w14:textId="164F7C25"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w:t>
      </w:r>
      <w:r w:rsidR="0034055D">
        <w:rPr>
          <w:rFonts w:cs="Arial"/>
          <w:bCs/>
          <w:iCs/>
          <w:sz w:val="20"/>
          <w:szCs w:val="20"/>
        </w:rPr>
        <w:t>Pogodbeni s</w:t>
      </w:r>
      <w:r w:rsidRPr="00074BE0">
        <w:rPr>
          <w:rFonts w:cs="Arial"/>
          <w:bCs/>
          <w:iCs/>
          <w:sz w:val="20"/>
          <w:szCs w:val="20"/>
        </w:rPr>
        <w:t>tranki</w:t>
      </w:r>
      <w:r w:rsidR="00074BE0">
        <w:rPr>
          <w:rFonts w:cs="Arial"/>
          <w:bCs/>
          <w:iCs/>
          <w:sz w:val="20"/>
          <w:szCs w:val="20"/>
        </w:rPr>
        <w:t xml:space="preserve"> </w:t>
      </w:r>
      <w:r w:rsidRPr="00074BE0">
        <w:rPr>
          <w:rFonts w:cs="Arial"/>
          <w:bCs/>
          <w:iCs/>
          <w:sz w:val="20"/>
          <w:szCs w:val="20"/>
        </w:rPr>
        <w:t>sta soglasni, da so vsi stroški dobavitelja vključeni v ceno. Cena iz prejšnjega odstavka vsebuje vse dajatve, davke,</w:t>
      </w:r>
      <w:r w:rsidR="003E2954" w:rsidRPr="00074BE0">
        <w:rPr>
          <w:rFonts w:cs="Arial"/>
          <w:bCs/>
          <w:iCs/>
          <w:sz w:val="20"/>
          <w:szCs w:val="20"/>
        </w:rPr>
        <w:t xml:space="preserve"> ustrezem inštrumentarij  za vse vrste artiklov, ki jih bo dobavitelj dobavljal, reden servis oziroma nadomeščanje pokvarjenega inštrumentarija, če za okvaro</w:t>
      </w:r>
      <w:r w:rsidR="00AD0BF6">
        <w:rPr>
          <w:rFonts w:cs="Arial"/>
          <w:bCs/>
          <w:iCs/>
          <w:sz w:val="20"/>
          <w:szCs w:val="20"/>
        </w:rPr>
        <w:t xml:space="preserve"> ali poškodbo</w:t>
      </w:r>
      <w:r w:rsidR="003E2954" w:rsidRPr="00074BE0">
        <w:rPr>
          <w:rFonts w:cs="Arial"/>
          <w:bCs/>
          <w:iCs/>
          <w:sz w:val="20"/>
          <w:szCs w:val="20"/>
        </w:rPr>
        <w:t xml:space="preserve"> ni kriv naročnik</w:t>
      </w:r>
      <w:r w:rsidRPr="00074BE0">
        <w:rPr>
          <w:rFonts w:cs="Arial"/>
          <w:bCs/>
          <w:iCs/>
          <w:sz w:val="20"/>
          <w:szCs w:val="20"/>
        </w:rPr>
        <w:t>,</w:t>
      </w:r>
      <w:r w:rsidR="003E2954" w:rsidRPr="00074BE0">
        <w:rPr>
          <w:rFonts w:cs="Arial"/>
          <w:bCs/>
          <w:iCs/>
          <w:sz w:val="20"/>
          <w:szCs w:val="20"/>
        </w:rPr>
        <w:t xml:space="preserve"> stroške</w:t>
      </w:r>
      <w:r w:rsidRPr="00074BE0">
        <w:rPr>
          <w:rFonts w:cs="Arial"/>
          <w:bCs/>
          <w:iCs/>
          <w:sz w:val="20"/>
          <w:szCs w:val="20"/>
        </w:rPr>
        <w:t xml:space="preserve"> izobraževanja uporabnikov. Cene so podane DDP naročnik (Incoterms 2010).</w:t>
      </w:r>
    </w:p>
    <w:p w14:paraId="58CE5C9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2DF0C"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Cene so za čas trajanja tega okvirnega sporazuma fiksne. </w:t>
      </w:r>
    </w:p>
    <w:p w14:paraId="71F3D98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D3005F8" w14:textId="32ECE7C9" w:rsidR="00AA4FAB" w:rsidRPr="00074BE0" w:rsidRDefault="00EE205F" w:rsidP="00EE205F">
      <w:pPr>
        <w:spacing w:line="260" w:lineRule="exact"/>
        <w:rPr>
          <w:rFonts w:cs="Arial"/>
          <w:sz w:val="20"/>
          <w:szCs w:val="20"/>
        </w:rPr>
      </w:pPr>
      <w:r w:rsidRPr="00074BE0">
        <w:rPr>
          <w:rFonts w:cs="Arial"/>
          <w:bCs/>
          <w:iCs/>
          <w:sz w:val="20"/>
          <w:szCs w:val="20"/>
        </w:rPr>
        <w:t>(4) V primeru spremembe zakona, ki ureja davek na dodano vrednost, s katerim se spremeni davčna stopnja za vrste blaga iz ponudbe v času trajanja sporazuma, se lahko cene iz ponudbe korigirajo izključno v višini nastale davčne spremembe.</w:t>
      </w:r>
    </w:p>
    <w:p w14:paraId="4584D878" w14:textId="77777777" w:rsidR="00EE205F" w:rsidRPr="00074BE0" w:rsidRDefault="00EE205F" w:rsidP="00AA4FAB">
      <w:pPr>
        <w:rPr>
          <w:rFonts w:cs="Arial"/>
          <w:sz w:val="20"/>
          <w:szCs w:val="20"/>
        </w:rPr>
      </w:pPr>
      <w:bookmarkStart w:id="71" w:name="_Toc318711898"/>
      <w:bookmarkStart w:id="72" w:name="_Toc318723627"/>
      <w:bookmarkStart w:id="73" w:name="_Toc318723759"/>
      <w:bookmarkStart w:id="74" w:name="_Toc322609487"/>
      <w:bookmarkStart w:id="75" w:name="_Toc322678188"/>
      <w:bookmarkStart w:id="76" w:name="_Toc332714692"/>
      <w:bookmarkStart w:id="77" w:name="_Toc402938177"/>
      <w:bookmarkStart w:id="78" w:name="_Toc402956133"/>
      <w:bookmarkStart w:id="79" w:name="_Toc405979803"/>
      <w:bookmarkStart w:id="80" w:name="_Toc406654020"/>
      <w:bookmarkStart w:id="81" w:name="_Toc446451053"/>
    </w:p>
    <w:p w14:paraId="39649F07" w14:textId="77777777" w:rsidR="00EE205F" w:rsidRPr="00074BE0" w:rsidRDefault="00EE205F" w:rsidP="00AA4FAB">
      <w:pPr>
        <w:rPr>
          <w:rFonts w:cs="Arial"/>
          <w:sz w:val="20"/>
          <w:szCs w:val="20"/>
        </w:rPr>
      </w:pPr>
    </w:p>
    <w:p w14:paraId="194D82C3" w14:textId="0DF6353A"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 OBVEZE NAROČNIKA IN DOBAVITELJA</w:t>
      </w:r>
    </w:p>
    <w:p w14:paraId="4D9E3FD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B04F6FF" w14:textId="7998E74E" w:rsidR="00EE205F" w:rsidRPr="00074BE0" w:rsidRDefault="00EE205F"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8847C31"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D9D1854"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Naročnik se obvezuje, da bo:</w:t>
      </w:r>
    </w:p>
    <w:p w14:paraId="7EBB0EA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sodeloval s pooblaščenim predstavnikom dobavitelja,</w:t>
      </w:r>
    </w:p>
    <w:p w14:paraId="692E0916"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obveščal dobavitelja o vseh morebitnih spremembah in novo nastalih situacijah, ki bi lahko vplivale na izvršitev prevzetih obveznosti,</w:t>
      </w:r>
    </w:p>
    <w:p w14:paraId="261F8AE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plačeval dobavljeno blago v dogovorjenih rokih.</w:t>
      </w:r>
    </w:p>
    <w:p w14:paraId="2D65D08C" w14:textId="77777777" w:rsidR="00EE205F" w:rsidRDefault="00EE205F"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57ADF385" w14:textId="77777777" w:rsidR="0034055D" w:rsidRDefault="0034055D"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76410CE" w14:textId="77777777" w:rsidR="0034055D" w:rsidRPr="00074BE0" w:rsidRDefault="0034055D"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35FE4B86" w14:textId="77777777" w:rsidR="00EE205F" w:rsidRPr="00074BE0" w:rsidRDefault="00EE205F" w:rsidP="00BC5850">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lastRenderedPageBreak/>
        <w:t>člen</w:t>
      </w:r>
    </w:p>
    <w:p w14:paraId="77A4242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F0BC92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izjavlja, da se je seznanil z obsegom naročila pred oddajo ponudbe in pred podpisom tega okvirnega sporazuma in se obvezuje, da bo:</w:t>
      </w:r>
    </w:p>
    <w:p w14:paraId="3230C70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izvajal naročilo v skladu z vsemi veljavnimi predpisi Republike Slovenije in Evropske unije in pravili stroke, </w:t>
      </w:r>
    </w:p>
    <w:p w14:paraId="1450BDCD"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izvajal obveznost strokovno, brezhibno in kvalitetno,</w:t>
      </w:r>
    </w:p>
    <w:p w14:paraId="788E1BEA"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izpolnjeval vse predvidene obveznosti v rokih in na predviden način,</w:t>
      </w:r>
    </w:p>
    <w:p w14:paraId="7ED1D3E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zagotavljal odzivnost vsak delovni dan v letu,</w:t>
      </w:r>
    </w:p>
    <w:p w14:paraId="52BBDE93"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opozoril naročnika na okoliščine, ki bi lahko otežile ali onemogočile kakovostno in pravilno izvedbo naročila,</w:t>
      </w:r>
    </w:p>
    <w:p w14:paraId="0C567F27"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obvestil naročnika o nastopu morebitnih okoliščin, ki bi utegnile vplivati na vsebinsko in časovno izvršitev naročila,</w:t>
      </w:r>
    </w:p>
    <w:p w14:paraId="6D58B529"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ves čas izvajanja naročila spoštoval in upošteval zahteve naročnika iz razpisne dokumentacije po javnem naročilu iz 1. člena tega sporazuma, svojo ponudbo,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na podlagi katere je bil izbran in določila tega okvirnega sporazuma,</w:t>
      </w:r>
    </w:p>
    <w:p w14:paraId="7F2AD65C"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opravljene dobave izdajal račune skladno s ponujenimi cenami in opravljenimi dobavami.</w:t>
      </w:r>
    </w:p>
    <w:p w14:paraId="296E79F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E4AAE6A"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211C144" w14:textId="07E6E6F4"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VI. PRIMOPREDAJA BLAGA </w:t>
      </w:r>
    </w:p>
    <w:p w14:paraId="5E3046B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D159B5D"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0F64A8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395EDB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Naročnik se obvezuje prevzeti naročeno blago v celoti na podlagi dobavnice. Količinski prevzem blaga se opravi takoj ob prevzemu, kakovostni pa v uzančnih rokih. </w:t>
      </w:r>
    </w:p>
    <w:p w14:paraId="69CE5D8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E7C7A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2E36547" w14:textId="4036D8C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VII. KAKOVOST BLAGA</w:t>
      </w:r>
    </w:p>
    <w:p w14:paraId="78B1282F"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3F5F99A5"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196317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9392D58" w14:textId="09F4C354" w:rsidR="00EE205F" w:rsidRPr="00074BE0" w:rsidRDefault="00EE205F" w:rsidP="00EE205F">
      <w:pPr>
        <w:rPr>
          <w:rFonts w:cs="Arial"/>
          <w:sz w:val="20"/>
          <w:szCs w:val="20"/>
        </w:rPr>
      </w:pPr>
      <w:r w:rsidRPr="00074BE0">
        <w:rPr>
          <w:rFonts w:cs="Arial"/>
          <w:bCs/>
          <w:iCs/>
          <w:sz w:val="20"/>
          <w:szCs w:val="20"/>
        </w:rPr>
        <w:t>Kakovost blaga mora ustrezati obstoječim standardom in deklarirani kakovosti blaga.</w:t>
      </w:r>
    </w:p>
    <w:p w14:paraId="1CF90BFC" w14:textId="77777777" w:rsidR="00EE205F" w:rsidRPr="00074BE0" w:rsidRDefault="00EE205F" w:rsidP="00AA4FAB">
      <w:pPr>
        <w:rPr>
          <w:rFonts w:cs="Arial"/>
          <w:sz w:val="20"/>
          <w:szCs w:val="20"/>
        </w:rPr>
      </w:pPr>
    </w:p>
    <w:p w14:paraId="0F900A8E" w14:textId="77777777" w:rsidR="003E2954" w:rsidRPr="00074BE0" w:rsidRDefault="003E2954" w:rsidP="00AA4FAB">
      <w:pPr>
        <w:rPr>
          <w:rFonts w:cs="Arial"/>
          <w:sz w:val="20"/>
          <w:szCs w:val="20"/>
        </w:rPr>
      </w:pPr>
    </w:p>
    <w:p w14:paraId="49FA0488" w14:textId="23F19499" w:rsidR="00AA4FAB" w:rsidRPr="00074BE0" w:rsidRDefault="00AA4FAB" w:rsidP="00AA4FAB">
      <w:pPr>
        <w:rPr>
          <w:rFonts w:cs="Arial"/>
          <w:sz w:val="20"/>
          <w:szCs w:val="20"/>
        </w:rPr>
      </w:pPr>
      <w:r w:rsidRPr="00074BE0">
        <w:rPr>
          <w:rFonts w:cs="Arial"/>
          <w:sz w:val="20"/>
          <w:szCs w:val="20"/>
        </w:rPr>
        <w:t>V</w:t>
      </w:r>
      <w:r w:rsidR="003E2954" w:rsidRPr="00074BE0">
        <w:rPr>
          <w:rFonts w:cs="Arial"/>
          <w:sz w:val="20"/>
          <w:szCs w:val="20"/>
        </w:rPr>
        <w:t>I</w:t>
      </w:r>
      <w:r w:rsidR="00EE205F" w:rsidRPr="00074BE0">
        <w:rPr>
          <w:rFonts w:cs="Arial"/>
          <w:sz w:val="20"/>
          <w:szCs w:val="20"/>
        </w:rPr>
        <w:t>II</w:t>
      </w:r>
      <w:r w:rsidRPr="00074BE0">
        <w:rPr>
          <w:rFonts w:cs="Arial"/>
          <w:sz w:val="20"/>
          <w:szCs w:val="20"/>
        </w:rPr>
        <w:t>. NAČIN PLAČILA</w:t>
      </w:r>
      <w:bookmarkEnd w:id="71"/>
      <w:bookmarkEnd w:id="72"/>
      <w:bookmarkEnd w:id="73"/>
      <w:bookmarkEnd w:id="74"/>
      <w:bookmarkEnd w:id="75"/>
      <w:bookmarkEnd w:id="76"/>
      <w:bookmarkEnd w:id="77"/>
      <w:bookmarkEnd w:id="78"/>
      <w:bookmarkEnd w:id="79"/>
      <w:bookmarkEnd w:id="80"/>
      <w:bookmarkEnd w:id="81"/>
    </w:p>
    <w:p w14:paraId="5661A9C6" w14:textId="77777777" w:rsidR="00AA4FAB" w:rsidRPr="00074BE0" w:rsidRDefault="00AA4FAB" w:rsidP="00AA4FAB">
      <w:pPr>
        <w:spacing w:line="260" w:lineRule="exact"/>
        <w:rPr>
          <w:rFonts w:cs="Arial"/>
          <w:sz w:val="20"/>
          <w:szCs w:val="20"/>
        </w:rPr>
      </w:pPr>
    </w:p>
    <w:p w14:paraId="70453BE6" w14:textId="2B17D0F4" w:rsidR="00AA4FAB" w:rsidRPr="00074BE0" w:rsidRDefault="00AA4FAB" w:rsidP="00BC5850">
      <w:pPr>
        <w:numPr>
          <w:ilvl w:val="0"/>
          <w:numId w:val="27"/>
        </w:numPr>
        <w:spacing w:line="260" w:lineRule="exact"/>
        <w:jc w:val="center"/>
        <w:rPr>
          <w:rFonts w:cs="Arial"/>
          <w:sz w:val="20"/>
          <w:szCs w:val="20"/>
        </w:rPr>
      </w:pPr>
      <w:r w:rsidRPr="00074BE0">
        <w:rPr>
          <w:rFonts w:cs="Arial"/>
          <w:sz w:val="20"/>
          <w:szCs w:val="20"/>
        </w:rPr>
        <w:t>člen</w:t>
      </w:r>
    </w:p>
    <w:p w14:paraId="0F53516E" w14:textId="77777777" w:rsidR="003E2954" w:rsidRPr="00074BE0" w:rsidRDefault="003E2954" w:rsidP="00203B66">
      <w:pPr>
        <w:rPr>
          <w:rFonts w:cs="Arial"/>
          <w:bCs/>
          <w:iCs/>
          <w:sz w:val="20"/>
          <w:szCs w:val="20"/>
        </w:rPr>
      </w:pPr>
    </w:p>
    <w:p w14:paraId="3F69312D" w14:textId="738F391B" w:rsidR="00203B66" w:rsidRPr="00074BE0" w:rsidRDefault="003E2954" w:rsidP="00203B66">
      <w:pPr>
        <w:rPr>
          <w:rFonts w:cs="Arial"/>
          <w:sz w:val="20"/>
          <w:szCs w:val="20"/>
        </w:rPr>
      </w:pPr>
      <w:r w:rsidRPr="00074BE0">
        <w:rPr>
          <w:rFonts w:cs="Arial"/>
          <w:bCs/>
          <w:iCs/>
          <w:sz w:val="20"/>
          <w:szCs w:val="20"/>
        </w:rPr>
        <w:t>(1) Dobavitelj bo mesečno, za dobavljen material, naročniku izstavil eračun skladno s ponujenimi cenami. Dobavitelj mora</w:t>
      </w:r>
      <w:r w:rsidRPr="00074BE0">
        <w:rPr>
          <w:rFonts w:cs="Arial"/>
          <w:sz w:val="20"/>
          <w:szCs w:val="20"/>
        </w:rPr>
        <w:t xml:space="preserve"> naročniku račun poslati izključno v elektronski obliki (e-račun), skladno z zakonom, ki ureja opravljanje plačilnih storitev za proračunske uporabnike</w:t>
      </w:r>
    </w:p>
    <w:p w14:paraId="33FD0ACE" w14:textId="77777777" w:rsidR="003E2954" w:rsidRPr="00074BE0" w:rsidRDefault="003E2954" w:rsidP="00203B66">
      <w:pPr>
        <w:rPr>
          <w:rFonts w:cs="Arial"/>
          <w:sz w:val="20"/>
          <w:szCs w:val="20"/>
        </w:rPr>
      </w:pPr>
    </w:p>
    <w:p w14:paraId="3677E43B" w14:textId="6274B75B" w:rsidR="003E2954" w:rsidRPr="00074BE0" w:rsidRDefault="00D8226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w:t>
      </w:r>
      <w:r w:rsidR="003E2954" w:rsidRPr="00074BE0">
        <w:rPr>
          <w:rFonts w:cs="Arial"/>
          <w:sz w:val="20"/>
          <w:szCs w:val="20"/>
        </w:rPr>
        <w:t>2</w:t>
      </w:r>
      <w:r w:rsidRPr="00074BE0">
        <w:rPr>
          <w:rFonts w:cs="Arial"/>
          <w:sz w:val="20"/>
          <w:szCs w:val="20"/>
        </w:rPr>
        <w:t xml:space="preserve">) </w:t>
      </w:r>
      <w:r w:rsidR="003E2954" w:rsidRPr="00074BE0">
        <w:rPr>
          <w:rFonts w:cs="Arial"/>
          <w:bCs/>
          <w:iCs/>
          <w:sz w:val="20"/>
          <w:szCs w:val="20"/>
        </w:rPr>
        <w:t xml:space="preserve">Naročnik bo dobavitelju vsak izstavljen eračun, ki ga bo predhodno potrdil naročnikov skrbnik tega okvirnega sporazuma, plačal v roku 60 dni od uradnega datuma prejema eračuna na transakcijski račun dobavitelja številka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odprt pri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w:t>
      </w:r>
    </w:p>
    <w:p w14:paraId="75F9181B" w14:textId="0DA7494F" w:rsidR="00203B66" w:rsidRPr="00074BE0" w:rsidRDefault="00203B66" w:rsidP="003E2954">
      <w:pPr>
        <w:rPr>
          <w:rFonts w:cs="Arial"/>
          <w:sz w:val="20"/>
          <w:szCs w:val="20"/>
        </w:rPr>
      </w:pPr>
      <w:r w:rsidRPr="00074BE0">
        <w:rPr>
          <w:rFonts w:cs="Arial"/>
          <w:sz w:val="20"/>
          <w:szCs w:val="20"/>
        </w:rPr>
        <w:t xml:space="preserve"> </w:t>
      </w:r>
    </w:p>
    <w:p w14:paraId="701EC774" w14:textId="4A26C6F5" w:rsidR="00203B66" w:rsidRPr="00074BE0" w:rsidRDefault="00D82264" w:rsidP="00203B66">
      <w:pPr>
        <w:rPr>
          <w:rFonts w:cs="Arial"/>
          <w:sz w:val="20"/>
          <w:szCs w:val="20"/>
        </w:rPr>
      </w:pPr>
      <w:r w:rsidRPr="00074BE0">
        <w:rPr>
          <w:rFonts w:cs="Arial"/>
          <w:sz w:val="20"/>
          <w:szCs w:val="20"/>
        </w:rPr>
        <w:t>(</w:t>
      </w:r>
      <w:r w:rsidR="003E2954" w:rsidRPr="00074BE0">
        <w:rPr>
          <w:rFonts w:cs="Arial"/>
          <w:sz w:val="20"/>
          <w:szCs w:val="20"/>
        </w:rPr>
        <w:t>3</w:t>
      </w:r>
      <w:r w:rsidRPr="00074BE0">
        <w:rPr>
          <w:rFonts w:cs="Arial"/>
          <w:sz w:val="20"/>
          <w:szCs w:val="20"/>
        </w:rPr>
        <w:t xml:space="preserve">) </w:t>
      </w:r>
      <w:r w:rsidR="00203B66" w:rsidRPr="00074BE0">
        <w:rPr>
          <w:rFonts w:cs="Arial"/>
          <w:sz w:val="20"/>
          <w:szCs w:val="20"/>
        </w:rPr>
        <w:t>Od neupravičeno in/ali nepravočasno plačanih zneskov pripadajo izvajalcu oziroma podizvajalcem zakonite zamudne obresti.</w:t>
      </w:r>
    </w:p>
    <w:p w14:paraId="43BB5818" w14:textId="77777777" w:rsidR="00AA4FAB" w:rsidRPr="00074BE0" w:rsidRDefault="00AA4FAB" w:rsidP="00203B66">
      <w:pPr>
        <w:rPr>
          <w:rFonts w:cs="Arial"/>
          <w:sz w:val="20"/>
          <w:szCs w:val="20"/>
        </w:rPr>
      </w:pPr>
    </w:p>
    <w:p w14:paraId="4B20CD0D" w14:textId="77777777" w:rsidR="00203B66" w:rsidRPr="00074BE0" w:rsidRDefault="00203B66" w:rsidP="00203B66">
      <w:pPr>
        <w:rPr>
          <w:rFonts w:cs="Arial"/>
          <w:sz w:val="20"/>
          <w:szCs w:val="20"/>
        </w:rPr>
      </w:pPr>
    </w:p>
    <w:p w14:paraId="3CDFCBBC" w14:textId="16FBE6B3"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IX. PREVENTIVNO VZDRŽEVANJE IN ODPRAVA NAPAK TER ZAGOTAVLJANJE REZERVNIH DELOV ZA INŠTRUMENTARIJ, KI SE NAHAJA PRI NAROČNIKU</w:t>
      </w:r>
    </w:p>
    <w:p w14:paraId="7097B25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A121DA"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E9C59D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30AA42"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se obvezuje v pogodbenem roku, brezplačno zagotavljati:</w:t>
      </w:r>
    </w:p>
    <w:p w14:paraId="090095B3" w14:textId="77777777" w:rsidR="003E2954" w:rsidRPr="00074BE0" w:rsidRDefault="003E2954" w:rsidP="00BC5850">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ustrezen inštrumentarij </w:t>
      </w:r>
      <w:r w:rsidRPr="00074BE0">
        <w:rPr>
          <w:rFonts w:cs="Arial"/>
          <w:sz w:val="20"/>
          <w:szCs w:val="20"/>
        </w:rPr>
        <w:t>za vse vrste artiklov, ki jih bo dobavljal</w:t>
      </w:r>
      <w:r w:rsidRPr="00074BE0">
        <w:rPr>
          <w:rFonts w:cs="Arial"/>
          <w:bCs/>
          <w:iCs/>
          <w:sz w:val="20"/>
          <w:szCs w:val="20"/>
        </w:rPr>
        <w:t xml:space="preserve"> in </w:t>
      </w:r>
    </w:p>
    <w:p w14:paraId="767BA0E8" w14:textId="77777777" w:rsidR="003E2954" w:rsidRPr="00074BE0" w:rsidRDefault="003E2954" w:rsidP="00BC5850">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reden servis oziroma nadomeščanje pokvarjenega instrumentarija,</w:t>
      </w:r>
    </w:p>
    <w:p w14:paraId="7FD8DCEA"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pri čemer morajo biti že vključeni vsi stroški dela, potni stroški ter vsi morebitni ostali stroški ter odpravo </w:t>
      </w:r>
      <w:r w:rsidRPr="00074BE0">
        <w:rPr>
          <w:rFonts w:cs="Arial"/>
          <w:bCs/>
          <w:iCs/>
          <w:sz w:val="20"/>
          <w:szCs w:val="20"/>
        </w:rPr>
        <w:lastRenderedPageBreak/>
        <w:t xml:space="preserve">vseh napak in pomanjkljivosti.   </w:t>
      </w:r>
    </w:p>
    <w:p w14:paraId="3D9FE7E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8ABD63" w14:textId="77777777" w:rsidR="0034055D" w:rsidRPr="00074BE0" w:rsidRDefault="0034055D"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9702544" w14:textId="6D255C51"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X. JAMSTVA IN GARANCIJSKE OBVEZNOSTI DOBAVITELJA</w:t>
      </w:r>
    </w:p>
    <w:p w14:paraId="6E5285C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EE42373"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130D71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B9090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Dobavitelj jamči, da bodo storitve izvedene kakovostno, v skladu z veljavnimi predpisi in standardi in v skladu s specificiranimi zahtevami naročnika.</w:t>
      </w:r>
    </w:p>
    <w:p w14:paraId="1A9CA37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38F0F8"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V kolikor dobavitelj ni sposoben zagotoviti posameznih dobav, ki so predmet tega okvirnega sporazuma, lahko naročnik takšno blago naroči pri drugih ponudnikih na stroške dobavitelja.</w:t>
      </w:r>
    </w:p>
    <w:p w14:paraId="5181058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BED98C" w14:textId="2331DD1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Izvajalec je dolžan v roku najkasneje 10 dni po podpisu tega sporazuma naročniku izročiti </w:t>
      </w:r>
      <w:r w:rsidR="00074BE0" w:rsidRPr="00074BE0">
        <w:rPr>
          <w:rFonts w:cs="Arial"/>
          <w:bCs/>
          <w:iCs/>
          <w:sz w:val="20"/>
          <w:szCs w:val="20"/>
        </w:rPr>
        <w:t>finančno zavarovanje</w:t>
      </w:r>
      <w:r w:rsidRPr="00074BE0">
        <w:rPr>
          <w:rFonts w:cs="Arial"/>
          <w:bCs/>
          <w:iCs/>
          <w:sz w:val="20"/>
          <w:szCs w:val="20"/>
        </w:rPr>
        <w:t xml:space="preserve"> za dobro izvedbo pogodbenih obveznosti v </w:t>
      </w:r>
      <w:r w:rsidR="00074BE0" w:rsidRPr="00074BE0">
        <w:rPr>
          <w:rFonts w:cs="Arial"/>
          <w:bCs/>
          <w:iCs/>
          <w:sz w:val="20"/>
          <w:szCs w:val="20"/>
        </w:rPr>
        <w:t>5% pogodbene vrednosti (z DDV)</w:t>
      </w:r>
      <w:r w:rsidRPr="00074BE0">
        <w:rPr>
          <w:rFonts w:cs="Arial"/>
          <w:bCs/>
          <w:iCs/>
          <w:sz w:val="20"/>
          <w:szCs w:val="20"/>
        </w:rPr>
        <w:t>, z veljavnostjo vsaj še en dan po preteku veljavnosti okvirnega sporazuma. Če naročnik v navedenem roku ne prejme veljavne</w:t>
      </w:r>
      <w:r w:rsidR="00074BE0" w:rsidRPr="00074BE0">
        <w:rPr>
          <w:rFonts w:cs="Arial"/>
          <w:bCs/>
          <w:iCs/>
          <w:sz w:val="20"/>
          <w:szCs w:val="20"/>
        </w:rPr>
        <w:t>ga</w:t>
      </w:r>
      <w:r w:rsidRPr="00074BE0">
        <w:rPr>
          <w:rFonts w:cs="Arial"/>
          <w:bCs/>
          <w:iCs/>
          <w:sz w:val="20"/>
          <w:szCs w:val="20"/>
        </w:rPr>
        <w:t xml:space="preserve"> in ustrezne</w:t>
      </w:r>
      <w:r w:rsidR="00074BE0" w:rsidRPr="00074BE0">
        <w:rPr>
          <w:rFonts w:cs="Arial"/>
          <w:bCs/>
          <w:iCs/>
          <w:sz w:val="20"/>
          <w:szCs w:val="20"/>
        </w:rPr>
        <w:t>ga</w:t>
      </w:r>
      <w:r w:rsidRPr="00074BE0">
        <w:rPr>
          <w:rFonts w:cs="Arial"/>
          <w:bCs/>
          <w:iCs/>
          <w:sz w:val="20"/>
          <w:szCs w:val="20"/>
        </w:rPr>
        <w:t xml:space="preserve"> </w:t>
      </w:r>
      <w:r w:rsidR="00074BE0" w:rsidRPr="00074BE0">
        <w:rPr>
          <w:rFonts w:cs="Arial"/>
          <w:bCs/>
          <w:iCs/>
          <w:sz w:val="20"/>
          <w:szCs w:val="20"/>
        </w:rPr>
        <w:t>finančnega zavarovanja</w:t>
      </w:r>
      <w:r w:rsidRPr="00074BE0">
        <w:rPr>
          <w:rFonts w:cs="Arial"/>
          <w:bCs/>
          <w:iCs/>
          <w:sz w:val="20"/>
          <w:szCs w:val="20"/>
        </w:rPr>
        <w:t>, se šteje, da sporazum ni bil sklenjen.</w:t>
      </w:r>
    </w:p>
    <w:p w14:paraId="7DACBC3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7BD5AAA" w14:textId="77777777" w:rsidR="00074BE0"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6BD09C1" w14:textId="4B85A704"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 </w:t>
      </w:r>
      <w:r w:rsidR="003E2954" w:rsidRPr="00074BE0">
        <w:rPr>
          <w:rFonts w:cs="Arial"/>
          <w:bCs/>
          <w:iCs/>
          <w:sz w:val="20"/>
          <w:szCs w:val="20"/>
        </w:rPr>
        <w:t>VIŠJA SILA</w:t>
      </w:r>
    </w:p>
    <w:p w14:paraId="7D2C1C7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4DA60D"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DE814D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7561D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5136483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A7E710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je dolžan pisno obvestiti naročnika o nastanku višje sile v treh delovnih dneh po nastanku le-te. </w:t>
      </w:r>
    </w:p>
    <w:p w14:paraId="4FC1FE37"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426F6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Nobena od pogodbenih strank ni odgovorna za neizpolnitev katerekoli izmed svojih obveznosti iz razlogov, ki so izven njenega nadzora.</w:t>
      </w:r>
    </w:p>
    <w:p w14:paraId="6FB9949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85751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3E8C05A" w14:textId="7EACBBE6"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XII. </w:t>
      </w:r>
      <w:r w:rsidR="003E2954" w:rsidRPr="00074BE0">
        <w:rPr>
          <w:rFonts w:cs="Arial"/>
          <w:bCs/>
          <w:iCs/>
          <w:sz w:val="20"/>
          <w:szCs w:val="20"/>
        </w:rPr>
        <w:t>POSLOVNA SKRIVNOST</w:t>
      </w:r>
    </w:p>
    <w:p w14:paraId="532818D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44E736F"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0AF360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B96A9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3E25F680" w14:textId="77777777" w:rsidR="003E2954" w:rsidRPr="00074BE0" w:rsidRDefault="003E2954" w:rsidP="00203B66">
      <w:pPr>
        <w:rPr>
          <w:rFonts w:cs="Arial"/>
          <w:sz w:val="20"/>
          <w:szCs w:val="20"/>
        </w:rPr>
      </w:pPr>
    </w:p>
    <w:p w14:paraId="516E6716" w14:textId="77777777" w:rsidR="003E2954" w:rsidRPr="00074BE0" w:rsidRDefault="003E2954" w:rsidP="00203B66">
      <w:pPr>
        <w:rPr>
          <w:rFonts w:cs="Arial"/>
          <w:sz w:val="20"/>
          <w:szCs w:val="20"/>
        </w:rPr>
      </w:pPr>
    </w:p>
    <w:p w14:paraId="485CBBE8" w14:textId="77777777" w:rsidR="00203B66" w:rsidRPr="00074BE0" w:rsidRDefault="00203B66" w:rsidP="00203B66">
      <w:pPr>
        <w:rPr>
          <w:rFonts w:eastAsia="Arial Unicode MS" w:cs="Arial"/>
          <w:sz w:val="20"/>
          <w:szCs w:val="20"/>
        </w:rPr>
      </w:pPr>
    </w:p>
    <w:p w14:paraId="5B4B3CEB" w14:textId="77777777" w:rsidR="00D82264" w:rsidRPr="00074BE0" w:rsidRDefault="00D82264" w:rsidP="00203B66">
      <w:pPr>
        <w:rPr>
          <w:rFonts w:eastAsia="Arial Unicode MS" w:cs="Arial"/>
          <w:sz w:val="20"/>
          <w:szCs w:val="20"/>
        </w:rPr>
      </w:pPr>
    </w:p>
    <w:p w14:paraId="28A190DE" w14:textId="723E6A85"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III</w:t>
      </w:r>
      <w:r w:rsidRPr="00074BE0">
        <w:rPr>
          <w:rFonts w:cs="Arial"/>
          <w:sz w:val="20"/>
          <w:szCs w:val="20"/>
        </w:rPr>
        <w:t>. POGODBENA KAZEN</w:t>
      </w:r>
    </w:p>
    <w:p w14:paraId="593F6977"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0BDEBBF" w14:textId="77777777" w:rsidR="00203B66" w:rsidRPr="00074BE0" w:rsidRDefault="00203B66" w:rsidP="00203B66">
      <w:pPr>
        <w:rPr>
          <w:rFonts w:cs="Arial"/>
          <w:sz w:val="20"/>
          <w:szCs w:val="20"/>
        </w:rPr>
      </w:pPr>
    </w:p>
    <w:p w14:paraId="4109DF58" w14:textId="35198AA2" w:rsidR="00203B66" w:rsidRPr="00074BE0" w:rsidRDefault="00D82264" w:rsidP="00203B66">
      <w:pPr>
        <w:rPr>
          <w:rFonts w:cs="Arial"/>
          <w:sz w:val="20"/>
          <w:szCs w:val="20"/>
        </w:rPr>
      </w:pPr>
      <w:r w:rsidRPr="00074BE0">
        <w:rPr>
          <w:rFonts w:cs="Arial"/>
          <w:sz w:val="20"/>
          <w:szCs w:val="20"/>
        </w:rPr>
        <w:t xml:space="preserve">(1) </w:t>
      </w:r>
      <w:r w:rsidR="00203B66" w:rsidRPr="00074BE0">
        <w:rPr>
          <w:rFonts w:cs="Arial"/>
          <w:sz w:val="20"/>
          <w:szCs w:val="20"/>
        </w:rPr>
        <w:t>V primeru, da izvajalec po svoji krivdi zakasni z izpolnitvijo obvez</w:t>
      </w:r>
      <w:r w:rsidR="0034055D">
        <w:rPr>
          <w:rFonts w:cs="Arial"/>
          <w:sz w:val="20"/>
          <w:szCs w:val="20"/>
        </w:rPr>
        <w:t xml:space="preserve"> okvirnega sporazuma</w:t>
      </w:r>
      <w:r w:rsidR="00203B66" w:rsidRPr="00074BE0">
        <w:rPr>
          <w:rFonts w:cs="Arial"/>
          <w:sz w:val="20"/>
          <w:szCs w:val="20"/>
        </w:rPr>
        <w:t>, lahko naročnik izvajalcu za vsak dan zamude zaračuna pogodbeno kazen v višini 0,2 % skupne pogodbene vrednosti. Skupna pogodbena kazen je lahko največ 10 % skupne pogodbene vrednosti.</w:t>
      </w:r>
    </w:p>
    <w:p w14:paraId="32CA0E9B" w14:textId="77777777" w:rsidR="00203B66" w:rsidRPr="00074BE0" w:rsidRDefault="00203B66" w:rsidP="00203B66">
      <w:pPr>
        <w:rPr>
          <w:rFonts w:cs="Arial"/>
          <w:sz w:val="20"/>
          <w:szCs w:val="20"/>
        </w:rPr>
      </w:pPr>
    </w:p>
    <w:p w14:paraId="0C9F2FC5" w14:textId="6407A8DF" w:rsidR="00203B66" w:rsidRPr="00074BE0" w:rsidRDefault="00D82264" w:rsidP="00203B66">
      <w:pPr>
        <w:rPr>
          <w:rFonts w:cs="Arial"/>
          <w:sz w:val="20"/>
          <w:szCs w:val="20"/>
        </w:rPr>
      </w:pPr>
      <w:r w:rsidRPr="00074BE0">
        <w:rPr>
          <w:rFonts w:cs="Arial"/>
          <w:sz w:val="20"/>
          <w:szCs w:val="20"/>
        </w:rPr>
        <w:t xml:space="preserve">(2) </w:t>
      </w:r>
      <w:r w:rsidR="00203B66" w:rsidRPr="00074BE0">
        <w:rPr>
          <w:rFonts w:cs="Arial"/>
          <w:sz w:val="20"/>
          <w:szCs w:val="20"/>
        </w:rPr>
        <w:t xml:space="preserve">Ne glede na prejšnji odstavek tega člena </w:t>
      </w:r>
      <w:r w:rsidR="00074BE0" w:rsidRPr="00074BE0">
        <w:rPr>
          <w:rFonts w:cs="Arial"/>
          <w:sz w:val="20"/>
          <w:szCs w:val="20"/>
        </w:rPr>
        <w:t>dobavitelj</w:t>
      </w:r>
      <w:r w:rsidR="00203B66" w:rsidRPr="00074BE0">
        <w:rPr>
          <w:rFonts w:cs="Arial"/>
          <w:sz w:val="20"/>
          <w:szCs w:val="20"/>
        </w:rPr>
        <w:t xml:space="preserve"> odgovarja naročniku za vso škodo, ki bi jo povzročil naročniku ali tretjim osebam kot tudi za stroške, ki bi jih naročnik utrpel zaradi pomanjkljivo ali nepravilno opravljenih pogodbenih obveznosti.</w:t>
      </w:r>
    </w:p>
    <w:p w14:paraId="51F85BC7" w14:textId="77777777" w:rsidR="00203B66" w:rsidRPr="00074BE0" w:rsidRDefault="00203B66" w:rsidP="00203B66">
      <w:pPr>
        <w:rPr>
          <w:rFonts w:cs="Arial"/>
          <w:sz w:val="20"/>
          <w:szCs w:val="20"/>
        </w:rPr>
      </w:pPr>
    </w:p>
    <w:p w14:paraId="3FE5B883" w14:textId="618A7C17" w:rsidR="00203B66" w:rsidRPr="00074BE0" w:rsidRDefault="00D82264" w:rsidP="00203B66">
      <w:pPr>
        <w:rPr>
          <w:rFonts w:cs="Arial"/>
          <w:sz w:val="20"/>
          <w:szCs w:val="20"/>
        </w:rPr>
      </w:pPr>
      <w:r w:rsidRPr="00074BE0">
        <w:rPr>
          <w:rFonts w:cs="Arial"/>
          <w:sz w:val="20"/>
          <w:szCs w:val="20"/>
        </w:rPr>
        <w:t xml:space="preserve">(3) </w:t>
      </w:r>
      <w:r w:rsidR="00203B66" w:rsidRPr="00074BE0">
        <w:rPr>
          <w:rFonts w:cs="Arial"/>
          <w:sz w:val="20"/>
          <w:szCs w:val="20"/>
        </w:rPr>
        <w:t>Če bo škoda, ki jo bo zaradi zamude utrpel naročnik večja od pogodbene kazni, ima naročnik pravico zahtevati razliko do polne odškodnine in unovčiti garancijo za dobro izvedbo pogodbenih obveznosti.</w:t>
      </w:r>
    </w:p>
    <w:p w14:paraId="6AE43D8C" w14:textId="77777777" w:rsidR="00203B66" w:rsidRDefault="00203B66" w:rsidP="00203B66">
      <w:pPr>
        <w:rPr>
          <w:rFonts w:cs="Arial"/>
          <w:sz w:val="20"/>
          <w:szCs w:val="20"/>
        </w:rPr>
      </w:pPr>
    </w:p>
    <w:p w14:paraId="625EC0A1" w14:textId="77777777" w:rsidR="0034055D" w:rsidRDefault="0034055D" w:rsidP="00203B66">
      <w:pPr>
        <w:rPr>
          <w:rFonts w:cs="Arial"/>
          <w:sz w:val="20"/>
          <w:szCs w:val="20"/>
        </w:rPr>
      </w:pPr>
    </w:p>
    <w:p w14:paraId="511A1A65" w14:textId="34EB2471" w:rsidR="00203B66" w:rsidRPr="00074BE0" w:rsidRDefault="00203B66" w:rsidP="00203B66">
      <w:pPr>
        <w:rPr>
          <w:rFonts w:cs="Arial"/>
          <w:sz w:val="20"/>
          <w:szCs w:val="20"/>
        </w:rPr>
      </w:pPr>
      <w:r w:rsidRPr="00074BE0">
        <w:rPr>
          <w:rFonts w:cs="Arial"/>
          <w:sz w:val="20"/>
          <w:szCs w:val="20"/>
        </w:rPr>
        <w:lastRenderedPageBreak/>
        <w:t>X</w:t>
      </w:r>
      <w:r w:rsidR="00074BE0" w:rsidRPr="00074BE0">
        <w:rPr>
          <w:rFonts w:cs="Arial"/>
          <w:sz w:val="20"/>
          <w:szCs w:val="20"/>
        </w:rPr>
        <w:t>IV</w:t>
      </w:r>
      <w:r w:rsidRPr="00074BE0">
        <w:rPr>
          <w:rFonts w:cs="Arial"/>
          <w:sz w:val="20"/>
          <w:szCs w:val="20"/>
        </w:rPr>
        <w:t>. POOBLAŠČENE OSEBE</w:t>
      </w:r>
    </w:p>
    <w:p w14:paraId="71737C5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6751147" w14:textId="77777777" w:rsidR="00203B66" w:rsidRPr="00074BE0" w:rsidRDefault="00203B66" w:rsidP="00203B66">
      <w:pPr>
        <w:rPr>
          <w:rFonts w:cs="Arial"/>
          <w:sz w:val="20"/>
          <w:szCs w:val="20"/>
        </w:rPr>
      </w:pPr>
    </w:p>
    <w:p w14:paraId="28D8C2C2" w14:textId="4FC31E2A" w:rsidR="00D82264" w:rsidRPr="00074BE0" w:rsidRDefault="00D82264" w:rsidP="00D82264">
      <w:pPr>
        <w:rPr>
          <w:rFonts w:cs="Arial"/>
          <w:sz w:val="20"/>
          <w:szCs w:val="20"/>
        </w:rPr>
      </w:pPr>
      <w:r w:rsidRPr="00074BE0">
        <w:rPr>
          <w:rFonts w:cs="Arial"/>
          <w:sz w:val="20"/>
          <w:szCs w:val="20"/>
        </w:rPr>
        <w:t>(</w:t>
      </w:r>
      <w:r w:rsidR="00074BE0" w:rsidRPr="00074BE0">
        <w:rPr>
          <w:rFonts w:cs="Arial"/>
          <w:sz w:val="20"/>
          <w:szCs w:val="20"/>
        </w:rPr>
        <w:t>1</w:t>
      </w:r>
      <w:r w:rsidRPr="00074BE0">
        <w:rPr>
          <w:rFonts w:cs="Arial"/>
          <w:sz w:val="20"/>
          <w:szCs w:val="20"/>
        </w:rPr>
        <w:t xml:space="preserve">) Skrbnik </w:t>
      </w:r>
      <w:r w:rsidR="0034055D">
        <w:rPr>
          <w:rFonts w:cs="Arial"/>
          <w:sz w:val="20"/>
          <w:szCs w:val="20"/>
        </w:rPr>
        <w:t>okvirnega sporazuma</w:t>
      </w:r>
      <w:r w:rsidRPr="00074BE0">
        <w:rPr>
          <w:rFonts w:cs="Arial"/>
          <w:sz w:val="20"/>
          <w:szCs w:val="20"/>
        </w:rPr>
        <w:t xml:space="preserve"> na strani naročnika je </w:t>
      </w:r>
      <w:r w:rsidR="00074BE0" w:rsidRPr="00074BE0">
        <w:rPr>
          <w:rFonts w:cs="Arial"/>
          <w:sz w:val="20"/>
          <w:szCs w:val="20"/>
        </w:rPr>
        <w:t>Maja Oštir, dms</w:t>
      </w:r>
      <w:r w:rsidRPr="00074BE0">
        <w:rPr>
          <w:rFonts w:cs="Arial"/>
          <w:sz w:val="20"/>
          <w:szCs w:val="20"/>
        </w:rPr>
        <w:t>.</w:t>
      </w:r>
    </w:p>
    <w:p w14:paraId="2AE5CC92" w14:textId="77777777" w:rsidR="00D82264" w:rsidRPr="00074BE0" w:rsidRDefault="00D82264" w:rsidP="00203B66">
      <w:pPr>
        <w:rPr>
          <w:rFonts w:cs="Arial"/>
          <w:sz w:val="20"/>
          <w:szCs w:val="20"/>
        </w:rPr>
      </w:pPr>
    </w:p>
    <w:p w14:paraId="4CE5D993" w14:textId="77777777" w:rsidR="00D82264" w:rsidRPr="00074BE0" w:rsidRDefault="00D82264" w:rsidP="00203B66">
      <w:pPr>
        <w:rPr>
          <w:rFonts w:cs="Arial"/>
          <w:sz w:val="20"/>
          <w:szCs w:val="20"/>
        </w:rPr>
      </w:pPr>
    </w:p>
    <w:p w14:paraId="5E076EE3" w14:textId="751207D3" w:rsidR="00203B66" w:rsidRPr="00074BE0" w:rsidRDefault="00D82264" w:rsidP="00203B66">
      <w:pPr>
        <w:rPr>
          <w:rFonts w:cs="Arial"/>
          <w:sz w:val="20"/>
          <w:szCs w:val="20"/>
        </w:rPr>
      </w:pPr>
      <w:r w:rsidRPr="00074BE0">
        <w:rPr>
          <w:rFonts w:cs="Arial"/>
          <w:sz w:val="20"/>
          <w:szCs w:val="20"/>
        </w:rPr>
        <w:t>(</w:t>
      </w:r>
      <w:r w:rsidR="00074BE0" w:rsidRPr="00074BE0">
        <w:rPr>
          <w:rFonts w:cs="Arial"/>
          <w:sz w:val="20"/>
          <w:szCs w:val="20"/>
        </w:rPr>
        <w:t>2</w:t>
      </w:r>
      <w:r w:rsidRPr="00074BE0">
        <w:rPr>
          <w:rFonts w:cs="Arial"/>
          <w:sz w:val="20"/>
          <w:szCs w:val="20"/>
        </w:rPr>
        <w:t xml:space="preserve">) </w:t>
      </w:r>
      <w:r w:rsidR="00074BE0" w:rsidRPr="00074BE0">
        <w:rPr>
          <w:rFonts w:cs="Arial"/>
          <w:sz w:val="20"/>
          <w:szCs w:val="20"/>
        </w:rPr>
        <w:t xml:space="preserve">Skrbnik </w:t>
      </w:r>
      <w:r w:rsidR="0034055D">
        <w:rPr>
          <w:rFonts w:cs="Arial"/>
          <w:sz w:val="20"/>
          <w:szCs w:val="20"/>
        </w:rPr>
        <w:t>okvirnega sporazuma</w:t>
      </w:r>
      <w:r w:rsidR="00074BE0" w:rsidRPr="00074BE0">
        <w:rPr>
          <w:rFonts w:cs="Arial"/>
          <w:sz w:val="20"/>
          <w:szCs w:val="20"/>
        </w:rPr>
        <w:t xml:space="preserve"> na strani dobavitelja j</w:t>
      </w:r>
      <w:r w:rsidR="00203B66" w:rsidRPr="00074BE0">
        <w:rPr>
          <w:rFonts w:cs="Arial"/>
          <w:sz w:val="20"/>
          <w:szCs w:val="20"/>
        </w:rPr>
        <w:t xml:space="preserve">e </w:t>
      </w:r>
      <w:r w:rsidR="00203B66" w:rsidRPr="00074BE0">
        <w:rPr>
          <w:rFonts w:cs="Arial"/>
          <w:b/>
          <w:sz w:val="20"/>
          <w:szCs w:val="20"/>
        </w:rPr>
        <w:fldChar w:fldCharType="begin">
          <w:ffData>
            <w:name w:val="Besedilo13"/>
            <w:enabled/>
            <w:calcOnExit w:val="0"/>
            <w:textInput/>
          </w:ffData>
        </w:fldChar>
      </w:r>
      <w:r w:rsidR="00203B66" w:rsidRPr="00074BE0">
        <w:rPr>
          <w:rFonts w:cs="Arial"/>
          <w:b/>
          <w:sz w:val="20"/>
          <w:szCs w:val="20"/>
        </w:rPr>
        <w:instrText xml:space="preserve"> FORMTEXT </w:instrText>
      </w:r>
      <w:r w:rsidR="00203B66" w:rsidRPr="00074BE0">
        <w:rPr>
          <w:rFonts w:cs="Arial"/>
          <w:b/>
          <w:sz w:val="20"/>
          <w:szCs w:val="20"/>
        </w:rPr>
      </w:r>
      <w:r w:rsidR="00203B66" w:rsidRPr="00074BE0">
        <w:rPr>
          <w:rFonts w:cs="Arial"/>
          <w:b/>
          <w:sz w:val="20"/>
          <w:szCs w:val="20"/>
        </w:rPr>
        <w:fldChar w:fldCharType="separate"/>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fldChar w:fldCharType="end"/>
      </w:r>
      <w:r w:rsidRPr="00074BE0">
        <w:rPr>
          <w:rFonts w:cs="Arial"/>
          <w:b/>
          <w:sz w:val="20"/>
          <w:szCs w:val="20"/>
        </w:rPr>
        <w:t xml:space="preserve"> </w:t>
      </w:r>
      <w:r w:rsidRPr="00074BE0">
        <w:rPr>
          <w:rFonts w:cs="Arial"/>
          <w:sz w:val="20"/>
          <w:szCs w:val="20"/>
        </w:rPr>
        <w:t>tel.</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r w:rsidRPr="00074BE0">
        <w:rPr>
          <w:rFonts w:cs="Arial"/>
          <w:b/>
          <w:sz w:val="20"/>
          <w:szCs w:val="20"/>
        </w:rPr>
        <w:t xml:space="preserve"> </w:t>
      </w:r>
      <w:r w:rsidRPr="00074BE0">
        <w:rPr>
          <w:rFonts w:cs="Arial"/>
          <w:sz w:val="20"/>
          <w:szCs w:val="20"/>
        </w:rPr>
        <w:t>e-naslov:</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00203B66" w:rsidRPr="00074BE0">
        <w:rPr>
          <w:rFonts w:cs="Arial"/>
          <w:sz w:val="20"/>
          <w:szCs w:val="20"/>
        </w:rPr>
        <w:t>.</w:t>
      </w:r>
    </w:p>
    <w:p w14:paraId="5E35DD98" w14:textId="77777777" w:rsidR="00203B66" w:rsidRPr="00074BE0" w:rsidRDefault="00203B66" w:rsidP="00203B66">
      <w:pPr>
        <w:rPr>
          <w:rFonts w:cs="Arial"/>
          <w:sz w:val="20"/>
          <w:szCs w:val="20"/>
        </w:rPr>
      </w:pPr>
    </w:p>
    <w:p w14:paraId="62231E8E" w14:textId="77777777" w:rsidR="00203B66" w:rsidRPr="00074BE0" w:rsidRDefault="00203B66" w:rsidP="00203B66">
      <w:pPr>
        <w:rPr>
          <w:rFonts w:cs="Arial"/>
          <w:sz w:val="20"/>
          <w:szCs w:val="20"/>
        </w:rPr>
      </w:pPr>
      <w:r w:rsidRPr="00074BE0">
        <w:rPr>
          <w:rFonts w:cs="Arial"/>
          <w:sz w:val="20"/>
          <w:szCs w:val="20"/>
        </w:rPr>
        <w:tab/>
      </w:r>
    </w:p>
    <w:p w14:paraId="70772A08" w14:textId="77777777" w:rsidR="00D82264" w:rsidRPr="00074BE0" w:rsidRDefault="00D82264" w:rsidP="00203B66">
      <w:pPr>
        <w:rPr>
          <w:rFonts w:cs="Arial"/>
          <w:sz w:val="20"/>
          <w:szCs w:val="20"/>
        </w:rPr>
      </w:pPr>
    </w:p>
    <w:p w14:paraId="78582A43" w14:textId="2CE339C1"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 xml:space="preserve">. PODIZVAJALCI </w:t>
      </w:r>
      <w:r w:rsidRPr="00074BE0">
        <w:rPr>
          <w:rFonts w:cs="Arial"/>
          <w:i/>
          <w:sz w:val="20"/>
          <w:szCs w:val="20"/>
        </w:rPr>
        <w:t>/se upošteva le v primeru, da izvajalec nastopa s podizvajalci/</w:t>
      </w:r>
      <w:r w:rsidRPr="00074BE0">
        <w:rPr>
          <w:rFonts w:cs="Arial"/>
          <w:sz w:val="20"/>
          <w:szCs w:val="20"/>
        </w:rPr>
        <w:t>:</w:t>
      </w:r>
    </w:p>
    <w:p w14:paraId="18090CB4" w14:textId="77777777" w:rsidR="004562A1" w:rsidRPr="00074BE0" w:rsidRDefault="004562A1" w:rsidP="00203B66">
      <w:pPr>
        <w:rPr>
          <w:rFonts w:cs="Arial"/>
          <w:sz w:val="20"/>
          <w:szCs w:val="20"/>
        </w:rPr>
      </w:pPr>
    </w:p>
    <w:p w14:paraId="695A562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9A731B0" w14:textId="77777777" w:rsidR="00203B66" w:rsidRPr="00074BE0" w:rsidRDefault="00203B66" w:rsidP="00203B66">
      <w:pPr>
        <w:rPr>
          <w:rFonts w:cs="Arial"/>
          <w:sz w:val="20"/>
          <w:szCs w:val="20"/>
        </w:rPr>
      </w:pPr>
    </w:p>
    <w:p w14:paraId="2E2A16E3" w14:textId="6EA9AA21" w:rsidR="00203B66" w:rsidRPr="00074BE0" w:rsidRDefault="00D82264" w:rsidP="00203B66">
      <w:pPr>
        <w:rPr>
          <w:rFonts w:cs="Arial"/>
          <w:sz w:val="20"/>
          <w:szCs w:val="20"/>
        </w:rPr>
      </w:pPr>
      <w:r w:rsidRPr="00074BE0">
        <w:rPr>
          <w:rFonts w:cs="Arial"/>
          <w:sz w:val="20"/>
          <w:szCs w:val="20"/>
        </w:rPr>
        <w:t xml:space="preserve">(1) </w:t>
      </w:r>
      <w:r w:rsidR="0034055D">
        <w:rPr>
          <w:rFonts w:cs="Arial"/>
          <w:sz w:val="20"/>
          <w:szCs w:val="20"/>
        </w:rPr>
        <w:t>Izvajalec pri izvajanju tega okvirnega sporazum</w:t>
      </w:r>
      <w:r w:rsidR="00203B66" w:rsidRPr="00074BE0">
        <w:rPr>
          <w:rFonts w:cs="Arial"/>
          <w:sz w:val="20"/>
          <w:szCs w:val="20"/>
        </w:rPr>
        <w:t xml:space="preserve"> nastopa s podizvajalcem:</w:t>
      </w:r>
    </w:p>
    <w:p w14:paraId="1FBCD629" w14:textId="77777777" w:rsidR="00203B66" w:rsidRPr="00074BE0" w:rsidRDefault="00203B66" w:rsidP="00BC5850">
      <w:pPr>
        <w:numPr>
          <w:ilvl w:val="0"/>
          <w:numId w:val="26"/>
        </w:numPr>
        <w:spacing w:line="260" w:lineRule="exact"/>
        <w:rPr>
          <w:rFonts w:cs="Arial"/>
          <w:sz w:val="20"/>
          <w:szCs w:val="20"/>
        </w:rPr>
      </w:pP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p>
    <w:p w14:paraId="2A70B89D" w14:textId="77777777" w:rsidR="00203B66" w:rsidRPr="00074BE0" w:rsidRDefault="00203B66" w:rsidP="00203B66">
      <w:pPr>
        <w:rPr>
          <w:rFonts w:cs="Arial"/>
          <w:sz w:val="20"/>
          <w:szCs w:val="20"/>
        </w:rPr>
      </w:pPr>
      <w:r w:rsidRPr="00074BE0">
        <w:rPr>
          <w:rFonts w:cs="Arial"/>
          <w:sz w:val="20"/>
          <w:szCs w:val="20"/>
        </w:rPr>
        <w:t xml:space="preserve">/navesti naziv, polni naslov, matično številko, identifikacijsko številko za DDV in račun/, </w:t>
      </w:r>
    </w:p>
    <w:p w14:paraId="41673115" w14:textId="77777777" w:rsidR="00203B66" w:rsidRPr="00074BE0" w:rsidRDefault="00203B66" w:rsidP="00203B66">
      <w:pPr>
        <w:rPr>
          <w:rFonts w:cs="Arial"/>
          <w:sz w:val="20"/>
          <w:szCs w:val="20"/>
        </w:rPr>
      </w:pPr>
      <w:r w:rsidRPr="00074BE0">
        <w:rPr>
          <w:rFonts w:cs="Arial"/>
          <w:sz w:val="20"/>
          <w:szCs w:val="20"/>
        </w:rPr>
        <w:t xml:space="preserve">in sicer bo navedeni podizvajalec izvajal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Pr="00074BE0">
        <w:rPr>
          <w:rFonts w:cs="Arial"/>
          <w:i/>
          <w:sz w:val="20"/>
          <w:szCs w:val="20"/>
        </w:rPr>
        <w:t>/navesti vrsto in vrednost del/</w:t>
      </w:r>
    </w:p>
    <w:p w14:paraId="2ED2C880" w14:textId="77777777" w:rsidR="00203B66" w:rsidRPr="00074BE0" w:rsidRDefault="00203B66" w:rsidP="00203B66">
      <w:pPr>
        <w:rPr>
          <w:rFonts w:cs="Arial"/>
          <w:sz w:val="20"/>
          <w:szCs w:val="20"/>
        </w:rPr>
      </w:pPr>
    </w:p>
    <w:p w14:paraId="6762901E" w14:textId="3B24AB7D" w:rsidR="00203B66" w:rsidRPr="00074BE0" w:rsidRDefault="00D82264" w:rsidP="00203B66">
      <w:pPr>
        <w:rPr>
          <w:rFonts w:cs="Arial"/>
          <w:i/>
          <w:sz w:val="20"/>
          <w:szCs w:val="20"/>
        </w:rPr>
      </w:pPr>
      <w:r w:rsidRPr="00074BE0">
        <w:rPr>
          <w:rFonts w:cs="Arial"/>
          <w:sz w:val="20"/>
          <w:szCs w:val="20"/>
        </w:rPr>
        <w:t xml:space="preserve">(2) </w:t>
      </w:r>
      <w:r w:rsidR="00203B66" w:rsidRPr="00074BE0">
        <w:rPr>
          <w:rFonts w:cs="Arial"/>
          <w:sz w:val="20"/>
          <w:szCs w:val="20"/>
        </w:rPr>
        <w:t xml:space="preserve">Rok plačila podizvajalcu je enak, kot je določen za plačilo obveznosti naročnika do </w:t>
      </w:r>
      <w:r w:rsidR="0034055D">
        <w:rPr>
          <w:rFonts w:cs="Arial"/>
          <w:sz w:val="20"/>
          <w:szCs w:val="20"/>
        </w:rPr>
        <w:t>dobavitelja</w:t>
      </w:r>
      <w:r w:rsidR="00203B66" w:rsidRPr="00074BE0">
        <w:rPr>
          <w:rFonts w:cs="Arial"/>
          <w:sz w:val="20"/>
          <w:szCs w:val="20"/>
        </w:rPr>
        <w:t xml:space="preserve"> v te</w:t>
      </w:r>
      <w:r w:rsidR="0034055D">
        <w:rPr>
          <w:rFonts w:cs="Arial"/>
          <w:sz w:val="20"/>
          <w:szCs w:val="20"/>
        </w:rPr>
        <w:t>m okvirnem sporazumu</w:t>
      </w:r>
      <w:r w:rsidR="00203B66" w:rsidRPr="00074BE0">
        <w:rPr>
          <w:rFonts w:cs="Arial"/>
          <w:sz w:val="20"/>
          <w:szCs w:val="20"/>
        </w:rPr>
        <w:t>.</w:t>
      </w:r>
      <w:r w:rsidR="00203B66" w:rsidRPr="00074BE0">
        <w:rPr>
          <w:rFonts w:cs="Arial"/>
          <w:i/>
          <w:sz w:val="20"/>
          <w:szCs w:val="20"/>
        </w:rPr>
        <w:t xml:space="preserve"> /se upošteva v primeru, da podizvajalec zahteva neposredno plačilo/</w:t>
      </w:r>
    </w:p>
    <w:p w14:paraId="4B3FC2E3" w14:textId="77777777" w:rsidR="00203B66" w:rsidRPr="00074BE0" w:rsidRDefault="00203B66" w:rsidP="00203B66">
      <w:pPr>
        <w:rPr>
          <w:rFonts w:cs="Arial"/>
          <w:sz w:val="20"/>
          <w:szCs w:val="20"/>
        </w:rPr>
      </w:pPr>
    </w:p>
    <w:p w14:paraId="68245F32" w14:textId="5B39BA77" w:rsidR="00203B66" w:rsidRPr="00074BE0" w:rsidRDefault="00D82264" w:rsidP="00203B66">
      <w:pPr>
        <w:rPr>
          <w:rFonts w:cs="Arial"/>
          <w:i/>
          <w:sz w:val="20"/>
          <w:szCs w:val="20"/>
        </w:rPr>
      </w:pPr>
      <w:r w:rsidRPr="00074BE0">
        <w:rPr>
          <w:rFonts w:cs="Arial"/>
          <w:sz w:val="20"/>
          <w:szCs w:val="20"/>
        </w:rPr>
        <w:t xml:space="preserve">(3) </w:t>
      </w:r>
      <w:r w:rsidR="00203B66" w:rsidRPr="00074BE0">
        <w:rPr>
          <w:rFonts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00203B66" w:rsidRPr="00074BE0">
        <w:rPr>
          <w:rFonts w:cs="Arial"/>
          <w:color w:val="000000"/>
          <w:sz w:val="20"/>
          <w:szCs w:val="20"/>
        </w:rPr>
        <w:t>ali situaciji priloži račun ali situacijo podizvajalca, ki ga je predhodno potrdil.</w:t>
      </w:r>
      <w:r w:rsidR="00203B66" w:rsidRPr="00074BE0">
        <w:rPr>
          <w:rFonts w:cs="Arial"/>
          <w:i/>
          <w:sz w:val="20"/>
          <w:szCs w:val="20"/>
        </w:rPr>
        <w:t xml:space="preserve"> /se upošteva v primeru, da podizvajalec zahteva neposredno plačilo/</w:t>
      </w:r>
    </w:p>
    <w:p w14:paraId="5664EE1C" w14:textId="77777777" w:rsidR="00203B66" w:rsidRPr="00074BE0" w:rsidRDefault="00203B66" w:rsidP="00203B66">
      <w:pPr>
        <w:rPr>
          <w:rFonts w:cs="Arial"/>
          <w:sz w:val="20"/>
          <w:szCs w:val="20"/>
        </w:rPr>
      </w:pPr>
    </w:p>
    <w:p w14:paraId="790F860E" w14:textId="786DA292" w:rsidR="00203B66" w:rsidRPr="00074BE0" w:rsidRDefault="00D82264" w:rsidP="00203B66">
      <w:pPr>
        <w:rPr>
          <w:rFonts w:cs="Arial"/>
          <w:i/>
          <w:sz w:val="20"/>
          <w:szCs w:val="20"/>
        </w:rPr>
      </w:pPr>
      <w:r w:rsidRPr="00074BE0">
        <w:rPr>
          <w:rFonts w:cs="Arial"/>
          <w:sz w:val="20"/>
          <w:szCs w:val="20"/>
        </w:rPr>
        <w:t xml:space="preserve">(4) </w:t>
      </w:r>
      <w:r w:rsidR="00203B66" w:rsidRPr="00074BE0">
        <w:rPr>
          <w:rFonts w:cs="Arial"/>
          <w:sz w:val="20"/>
          <w:szCs w:val="20"/>
        </w:rPr>
        <w:t>Izvajalec se zavezuje naročniku najpozneje v 60 dneh od plačila računa poslati svojo pisno izjavo in pisno izjavo podizvajalca, da je podizvajalec prejel plačilo za dobavljeno blago/opremo, neposredno povezano s predmetom javnega naročila.</w:t>
      </w:r>
      <w:r w:rsidR="00203B66" w:rsidRPr="00074BE0">
        <w:rPr>
          <w:rFonts w:cs="Arial"/>
          <w:i/>
          <w:sz w:val="20"/>
          <w:szCs w:val="20"/>
        </w:rPr>
        <w:t xml:space="preserve"> /se upošteva v primeru, da podizvajalec ne zahteva neposrednega plačila/</w:t>
      </w:r>
    </w:p>
    <w:p w14:paraId="6396B7C7" w14:textId="77777777" w:rsidR="00203B66" w:rsidRPr="00074BE0" w:rsidRDefault="00203B66" w:rsidP="00203B66">
      <w:pPr>
        <w:rPr>
          <w:rFonts w:cs="Arial"/>
          <w:sz w:val="20"/>
          <w:szCs w:val="20"/>
        </w:rPr>
      </w:pPr>
    </w:p>
    <w:p w14:paraId="28152E54" w14:textId="13F4928C" w:rsidR="00203B66" w:rsidRPr="00074BE0" w:rsidRDefault="00D82264" w:rsidP="00203B66">
      <w:pPr>
        <w:pStyle w:val="odstavek1"/>
        <w:spacing w:before="0" w:line="260" w:lineRule="exact"/>
        <w:ind w:firstLine="0"/>
      </w:pPr>
      <w:r w:rsidRPr="00074BE0">
        <w:t xml:space="preserve">(5) </w:t>
      </w:r>
      <w:r w:rsidR="00203B66" w:rsidRPr="00074BE0">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9F089C" w14:textId="77777777" w:rsidR="00203B66" w:rsidRPr="00074BE0" w:rsidRDefault="00203B66" w:rsidP="00203B66">
      <w:pPr>
        <w:pStyle w:val="alineazaodstavkom1"/>
        <w:spacing w:line="260" w:lineRule="exact"/>
      </w:pPr>
      <w:r w:rsidRPr="00074BE0">
        <w:t>-        kontaktne podatke in zakonite zastopnike predlaganih podizvajalcev,</w:t>
      </w:r>
    </w:p>
    <w:p w14:paraId="231A1613" w14:textId="77777777" w:rsidR="00203B66" w:rsidRPr="00074BE0" w:rsidRDefault="00203B66" w:rsidP="00203B66">
      <w:pPr>
        <w:pStyle w:val="alineazaodstavkom1"/>
        <w:spacing w:line="260" w:lineRule="exact"/>
      </w:pPr>
      <w:r w:rsidRPr="00074BE0">
        <w:t>-        izpolnjene ESPD teh podizvajalcev v skladu z 79. členom ZJN-3 ter</w:t>
      </w:r>
    </w:p>
    <w:p w14:paraId="3ACDA2BB" w14:textId="77777777" w:rsidR="00203B66" w:rsidRPr="00074BE0" w:rsidRDefault="00203B66" w:rsidP="00203B66">
      <w:pPr>
        <w:pStyle w:val="alineazaodstavkom1"/>
        <w:spacing w:line="260" w:lineRule="exact"/>
      </w:pPr>
      <w:r w:rsidRPr="00074BE0">
        <w:t>-        priložiti pisno zahtevo podizvajalca za neposredno plačilo, če novi podizvajalec to zahteva.</w:t>
      </w:r>
    </w:p>
    <w:p w14:paraId="7DE8B2E0" w14:textId="77777777" w:rsidR="00203B66" w:rsidRPr="00074BE0" w:rsidRDefault="00203B66" w:rsidP="00203B66">
      <w:pPr>
        <w:pStyle w:val="odstavek1"/>
        <w:spacing w:before="0" w:line="260" w:lineRule="exact"/>
      </w:pPr>
    </w:p>
    <w:p w14:paraId="63233E7F" w14:textId="046F003B" w:rsidR="00203B66" w:rsidRPr="00074BE0" w:rsidRDefault="00D82264" w:rsidP="00203B66">
      <w:pPr>
        <w:pStyle w:val="odstavek1"/>
        <w:spacing w:before="0" w:line="260" w:lineRule="exact"/>
        <w:ind w:firstLine="0"/>
      </w:pPr>
      <w:r w:rsidRPr="00074BE0">
        <w:t xml:space="preserve">(6) </w:t>
      </w:r>
      <w:r w:rsidR="00203B66" w:rsidRPr="00074BE0">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A57FAA9" w14:textId="77777777" w:rsidR="00D82264" w:rsidRPr="00074BE0" w:rsidRDefault="00D82264" w:rsidP="00203B66">
      <w:pPr>
        <w:rPr>
          <w:rFonts w:cs="Arial"/>
          <w:sz w:val="20"/>
          <w:szCs w:val="20"/>
        </w:rPr>
      </w:pPr>
    </w:p>
    <w:p w14:paraId="3168921B" w14:textId="77777777" w:rsidR="00D82264" w:rsidRPr="00074BE0" w:rsidRDefault="00D82264" w:rsidP="00203B66">
      <w:pPr>
        <w:rPr>
          <w:rFonts w:cs="Arial"/>
          <w:sz w:val="20"/>
          <w:szCs w:val="20"/>
        </w:rPr>
      </w:pPr>
    </w:p>
    <w:p w14:paraId="53A6798E" w14:textId="739CA7C6"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I. PROTIKORUPCIJSKA KLAVZULA</w:t>
      </w:r>
    </w:p>
    <w:p w14:paraId="3492112E"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2A9EE52" w14:textId="77777777" w:rsidR="00203B66" w:rsidRPr="00074BE0" w:rsidRDefault="00203B66" w:rsidP="00203B66">
      <w:pPr>
        <w:rPr>
          <w:rFonts w:cs="Arial"/>
          <w:sz w:val="20"/>
          <w:szCs w:val="20"/>
        </w:rPr>
      </w:pPr>
    </w:p>
    <w:p w14:paraId="2C28AD1C" w14:textId="7ECE814E" w:rsidR="00203B66" w:rsidRPr="00074BE0" w:rsidRDefault="00203B66" w:rsidP="00203B66">
      <w:pPr>
        <w:rPr>
          <w:rFonts w:cs="Arial"/>
          <w:sz w:val="20"/>
          <w:szCs w:val="20"/>
        </w:rPr>
      </w:pPr>
      <w:r w:rsidRPr="00074BE0">
        <w:rPr>
          <w:rFonts w:cs="Arial"/>
          <w:sz w:val="20"/>
          <w:szCs w:val="20"/>
        </w:rPr>
        <w:t xml:space="preserve">Ta </w:t>
      </w:r>
      <w:r w:rsidR="00074BE0" w:rsidRPr="00074BE0">
        <w:rPr>
          <w:rFonts w:cs="Arial"/>
          <w:sz w:val="20"/>
          <w:szCs w:val="20"/>
        </w:rPr>
        <w:t xml:space="preserve">okvirni sporazum </w:t>
      </w:r>
      <w:r w:rsidRPr="00074BE0">
        <w:rPr>
          <w:rFonts w:cs="Arial"/>
          <w:sz w:val="20"/>
          <w:szCs w:val="20"/>
        </w:rPr>
        <w:t>je nič</w:t>
      </w:r>
      <w:r w:rsidR="00074BE0" w:rsidRPr="00074BE0">
        <w:rPr>
          <w:rFonts w:cs="Arial"/>
          <w:sz w:val="20"/>
          <w:szCs w:val="20"/>
        </w:rPr>
        <w:t>e</w:t>
      </w:r>
      <w:r w:rsidRPr="00074BE0">
        <w:rPr>
          <w:rFonts w:cs="Arial"/>
          <w:sz w:val="20"/>
          <w:szCs w:val="20"/>
        </w:rPr>
        <w:t>n, kadar kdo v imenu ali na račun druge pogodbene stranke predstavniku ali posredniku naročnika obljubi, ponudi ali da kakšno nedovoljeno korist za:</w:t>
      </w:r>
    </w:p>
    <w:p w14:paraId="2F85E589"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pridobitev posla ali </w:t>
      </w:r>
    </w:p>
    <w:p w14:paraId="3EC394DB" w14:textId="77777777" w:rsidR="00203B66" w:rsidRPr="00074BE0" w:rsidRDefault="00203B66" w:rsidP="00203B66">
      <w:pPr>
        <w:rPr>
          <w:rFonts w:cs="Arial"/>
          <w:sz w:val="20"/>
          <w:szCs w:val="20"/>
        </w:rPr>
      </w:pPr>
      <w:r w:rsidRPr="00074BE0">
        <w:rPr>
          <w:rFonts w:cs="Arial"/>
          <w:sz w:val="20"/>
          <w:szCs w:val="20"/>
        </w:rPr>
        <w:t xml:space="preserve">-            za sklenitev posla pod ugodnejšimi pogoji ali </w:t>
      </w:r>
    </w:p>
    <w:p w14:paraId="70327876"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za opustitev dolžnega nadzora nad izvajanjem pogodbenih obveznosti ali </w:t>
      </w:r>
    </w:p>
    <w:p w14:paraId="5B443E14" w14:textId="6DFBE25E" w:rsidR="00203B66" w:rsidRPr="00074BE0" w:rsidRDefault="00203B66" w:rsidP="00BC5850">
      <w:pPr>
        <w:pStyle w:val="Odstavekseznama"/>
        <w:numPr>
          <w:ilvl w:val="0"/>
          <w:numId w:val="26"/>
        </w:numPr>
        <w:tabs>
          <w:tab w:val="clear" w:pos="360"/>
          <w:tab w:val="num" w:pos="709"/>
        </w:tabs>
        <w:ind w:left="709" w:hanging="709"/>
        <w:rPr>
          <w:rFonts w:cs="Arial"/>
          <w:sz w:val="20"/>
          <w:szCs w:val="20"/>
        </w:rPr>
      </w:pPr>
      <w:r w:rsidRPr="00074BE0">
        <w:rPr>
          <w:rFonts w:cs="Arial"/>
          <w:sz w:val="20"/>
          <w:szCs w:val="20"/>
        </w:rPr>
        <w:lastRenderedPageBreak/>
        <w:t>za drugo ravnanje ali opustitev, s katerim je naročniku povzročena škoda ali je omogočena</w:t>
      </w:r>
      <w:r w:rsidR="00D82264" w:rsidRPr="00074BE0">
        <w:rPr>
          <w:rFonts w:cs="Arial"/>
          <w:sz w:val="20"/>
          <w:szCs w:val="20"/>
        </w:rPr>
        <w:t xml:space="preserve"> </w:t>
      </w:r>
      <w:r w:rsidRPr="00074BE0">
        <w:rPr>
          <w:rFonts w:cs="Arial"/>
          <w:sz w:val="20"/>
          <w:szCs w:val="20"/>
        </w:rPr>
        <w:t>pridobitev nedovoljene koristi predstavniku naročnika, drugi pogodbeni stranki ali njenemu predstavniku, zastopniku, posredniku.</w:t>
      </w:r>
    </w:p>
    <w:p w14:paraId="3A04FB8C" w14:textId="77777777" w:rsidR="00D82264" w:rsidRPr="00074BE0" w:rsidRDefault="00D82264" w:rsidP="00203B66">
      <w:pPr>
        <w:rPr>
          <w:rFonts w:cs="Arial"/>
          <w:sz w:val="20"/>
          <w:szCs w:val="20"/>
        </w:rPr>
      </w:pPr>
    </w:p>
    <w:p w14:paraId="640E5ECE" w14:textId="77777777" w:rsidR="00203B66" w:rsidRPr="00074BE0" w:rsidRDefault="00203B66" w:rsidP="00203B66">
      <w:pPr>
        <w:rPr>
          <w:rFonts w:cs="Arial"/>
          <w:sz w:val="20"/>
          <w:szCs w:val="20"/>
        </w:rPr>
      </w:pPr>
    </w:p>
    <w:p w14:paraId="1657E100" w14:textId="524B28CB" w:rsidR="00203B66" w:rsidRPr="00074BE0" w:rsidRDefault="00203B66" w:rsidP="00203B66">
      <w:pPr>
        <w:rPr>
          <w:rFonts w:cs="Arial"/>
          <w:sz w:val="20"/>
          <w:szCs w:val="20"/>
        </w:rPr>
      </w:pPr>
      <w:r w:rsidRPr="00074BE0">
        <w:rPr>
          <w:rFonts w:cs="Arial"/>
          <w:sz w:val="20"/>
          <w:szCs w:val="20"/>
        </w:rPr>
        <w:t>XV</w:t>
      </w:r>
      <w:r w:rsidR="00074BE0" w:rsidRPr="00074BE0">
        <w:rPr>
          <w:rFonts w:cs="Arial"/>
          <w:sz w:val="20"/>
          <w:szCs w:val="20"/>
        </w:rPr>
        <w:t>II</w:t>
      </w:r>
      <w:r w:rsidRPr="00074BE0">
        <w:rPr>
          <w:rFonts w:cs="Arial"/>
          <w:sz w:val="20"/>
          <w:szCs w:val="20"/>
        </w:rPr>
        <w:t>. REŠEVANJE SPOROV</w:t>
      </w:r>
    </w:p>
    <w:p w14:paraId="445F808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1ED1EE52" w14:textId="77777777" w:rsidR="00203B66" w:rsidRPr="00074BE0" w:rsidRDefault="00203B66" w:rsidP="00203B66">
      <w:pPr>
        <w:rPr>
          <w:rFonts w:cs="Arial"/>
          <w:sz w:val="20"/>
          <w:szCs w:val="20"/>
        </w:rPr>
      </w:pPr>
    </w:p>
    <w:p w14:paraId="76B07343" w14:textId="77777777" w:rsidR="00203B66" w:rsidRPr="00074BE0" w:rsidRDefault="00203B66" w:rsidP="00203B66">
      <w:pPr>
        <w:rPr>
          <w:rFonts w:cs="Arial"/>
          <w:sz w:val="20"/>
          <w:szCs w:val="20"/>
        </w:rPr>
      </w:pPr>
      <w:r w:rsidRPr="00074BE0">
        <w:rPr>
          <w:rFonts w:cs="Arial"/>
          <w:sz w:val="20"/>
          <w:szCs w:val="20"/>
        </w:rPr>
        <w:t>Pogodbene stranke so sporazumne, da bodo morebitna nesoglasja oz. spore reševali predvsem sporazumno, če v tem ne bi uspeli, pa bo v sporih odločilo pristojno sodišče glede na sedež naročnika.</w:t>
      </w:r>
    </w:p>
    <w:p w14:paraId="6A42C95F" w14:textId="77777777" w:rsidR="00203B66" w:rsidRPr="00074BE0" w:rsidRDefault="00203B66" w:rsidP="00203B66">
      <w:pPr>
        <w:rPr>
          <w:rFonts w:cs="Arial"/>
          <w:sz w:val="20"/>
          <w:szCs w:val="20"/>
        </w:rPr>
      </w:pPr>
    </w:p>
    <w:p w14:paraId="3DF3B268" w14:textId="77777777" w:rsidR="0075085B" w:rsidRPr="00074BE0" w:rsidRDefault="0075085B" w:rsidP="00203B66">
      <w:pPr>
        <w:rPr>
          <w:rFonts w:cs="Arial"/>
          <w:sz w:val="20"/>
          <w:szCs w:val="20"/>
        </w:rPr>
      </w:pPr>
    </w:p>
    <w:p w14:paraId="49101E31" w14:textId="77777777" w:rsidR="0075085B" w:rsidRPr="00074BE0" w:rsidRDefault="0075085B" w:rsidP="00203B66">
      <w:pPr>
        <w:rPr>
          <w:rFonts w:cs="Arial"/>
          <w:sz w:val="20"/>
          <w:szCs w:val="20"/>
        </w:rPr>
      </w:pPr>
    </w:p>
    <w:p w14:paraId="1F34416B" w14:textId="77777777" w:rsidR="00203B66" w:rsidRPr="00074BE0" w:rsidRDefault="00203B66" w:rsidP="00203B66">
      <w:pPr>
        <w:rPr>
          <w:rFonts w:cs="Arial"/>
          <w:sz w:val="20"/>
          <w:szCs w:val="20"/>
        </w:rPr>
      </w:pPr>
      <w:r w:rsidRPr="00074BE0">
        <w:rPr>
          <w:rFonts w:cs="Arial"/>
          <w:sz w:val="20"/>
          <w:szCs w:val="20"/>
        </w:rPr>
        <w:t>XV. KONČNE DOLOČBE</w:t>
      </w:r>
    </w:p>
    <w:p w14:paraId="32BE5BAC"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BCF98FF" w14:textId="77777777" w:rsidR="00203B66" w:rsidRPr="00074BE0" w:rsidRDefault="00203B66" w:rsidP="00203B66">
      <w:pPr>
        <w:rPr>
          <w:rFonts w:cs="Arial"/>
          <w:sz w:val="20"/>
          <w:szCs w:val="20"/>
        </w:rPr>
      </w:pPr>
    </w:p>
    <w:p w14:paraId="0597431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Morebitne spore, ki bi nastali v zvezi z izvajanjem tega sporazuma, bosta pogodbeni stranki skušali rešiti sporazumno.</w:t>
      </w:r>
    </w:p>
    <w:p w14:paraId="16F67EF6"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716B8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Če spornega vprašanja ne bi mogli rešiti sporazumno, lahko vsaka pogodbena stranka sproži spor pri stvarno pristojnem sodišču v Brežicah.</w:t>
      </w:r>
    </w:p>
    <w:p w14:paraId="5F36CA72"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015E4A"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4201D27"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F0B2DF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AEF63E8" w14:textId="3B7A9B26"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Okvirni sporazum je sklenjen z dnem podpisa zadnje od obeh pogodbenih strank in stopi v veljavo z dnem, ko ga podpiše zadnja od strank sporazuma in ko izvajalec predloži </w:t>
      </w:r>
      <w:r w:rsidR="0034055D">
        <w:rPr>
          <w:rFonts w:cs="Arial"/>
          <w:bCs/>
          <w:iCs/>
          <w:sz w:val="20"/>
          <w:szCs w:val="20"/>
        </w:rPr>
        <w:t>finančno zavarovanje</w:t>
      </w:r>
      <w:r w:rsidRPr="00074BE0">
        <w:rPr>
          <w:rFonts w:cs="Arial"/>
          <w:bCs/>
          <w:iCs/>
          <w:sz w:val="20"/>
          <w:szCs w:val="20"/>
        </w:rPr>
        <w:t xml:space="preserve"> za dobro izvedbo pogodbenih obveznosti. </w:t>
      </w:r>
    </w:p>
    <w:p w14:paraId="1CD8627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466F5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Okvirni sporazum se lahko spremeni ali dopolni s pisnim aneksom, ki ga sprejmeta in podpišeta obe pogodbeni stranki. Če katerakoli od določb sporazuma je ali postane neveljavna, to ne vpliva na ostale določbe sporazuma. Neveljavna določba se nadomesti z veljavno, ki mora čimbolj ustrezati namenu, ki ga je želela doseči neveljavna določba.</w:t>
      </w:r>
    </w:p>
    <w:p w14:paraId="0D2AE72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F19423" w14:textId="5D80BA69"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w:t>
      </w:r>
      <w:r w:rsidR="0034055D">
        <w:rPr>
          <w:rFonts w:cs="Arial"/>
          <w:bCs/>
          <w:iCs/>
          <w:sz w:val="20"/>
          <w:szCs w:val="20"/>
        </w:rPr>
        <w:t>Pogodbeni stranki</w:t>
      </w:r>
      <w:r w:rsidRPr="00074BE0">
        <w:rPr>
          <w:rFonts w:cs="Arial"/>
          <w:bCs/>
          <w:iCs/>
          <w:sz w:val="20"/>
          <w:szCs w:val="20"/>
        </w:rPr>
        <w:t xml:space="preserve"> lahko ta okvirni sporazum podaljšata skladno z veljavno zakonodajo, ki ureja javno naročanje. Če je okvirni sporazum sklenjen z odložnim pogojem oziroma če naročnik v letnem finančnem planu nima odobrenih sredstev za namen izvajanja tega okvirnega sporazuma, se okvirni sporazum prekinja.</w:t>
      </w:r>
    </w:p>
    <w:p w14:paraId="6BCCD090"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6A19F4"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072600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EDA19A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Odstop tega okvirnega sporazuma tretjemu je možen samo s pisnim soglasjem obeh pogodbenih strank.</w:t>
      </w:r>
    </w:p>
    <w:p w14:paraId="7017B95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2F3BD7" w14:textId="0C74025E"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Katerakoli od pogodbenih strank lahko zaradi kršitev obveznosti</w:t>
      </w:r>
      <w:r w:rsidR="0034055D">
        <w:rPr>
          <w:rFonts w:cs="Arial"/>
          <w:bCs/>
          <w:iCs/>
          <w:sz w:val="20"/>
          <w:szCs w:val="20"/>
        </w:rPr>
        <w:t xml:space="preserve"> okvirnega sporazuma</w:t>
      </w:r>
      <w:r w:rsidRPr="00074BE0">
        <w:rPr>
          <w:rFonts w:cs="Arial"/>
          <w:bCs/>
          <w:iCs/>
          <w:sz w:val="20"/>
          <w:szCs w:val="20"/>
        </w:rPr>
        <w:t xml:space="preserve"> s strani nasprotne stranke, če kršitve ne prenehajo po pisnem opominu, odstopi od okvirnega sporazuma. V primeru odstopa sta pogodbeni stranki dolžni poravnati medsebojne obveznosti iz tega sporazuma in nastalo škodo.</w:t>
      </w:r>
    </w:p>
    <w:p w14:paraId="04178824"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CE892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V vsakem primeru lahko katera od pogodbenih strank od okvirnega sporazuma odstopi, s tem da glede na razlog odstopa izbere za nasprotno stran primeren čas ter poravna vse stroške, ki jih s tem povzroči.</w:t>
      </w:r>
    </w:p>
    <w:p w14:paraId="2F712A6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373E3CB"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FF6B5B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A52410" w14:textId="77777777"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urejanje razmerij, ki niso izrecno določena s tem okvirnim sporazumom, se uporabljajo določila zakona, ki ureja obligacijska razmerja in drugih veljavnih predpisov, ki urejajo z okvirnim sporazumom opredeljena medsebojna razmerja.</w:t>
      </w:r>
    </w:p>
    <w:p w14:paraId="598B78AF"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EEF78B9"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F71397"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18947E0"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A97393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39760DF" w14:textId="7A928E90" w:rsidR="00203B66" w:rsidRPr="00074BE0" w:rsidRDefault="00074BE0" w:rsidP="00074BE0">
      <w:pPr>
        <w:rPr>
          <w:rFonts w:cs="Arial"/>
          <w:sz w:val="20"/>
          <w:szCs w:val="20"/>
        </w:rPr>
      </w:pPr>
      <w:r w:rsidRPr="00074BE0">
        <w:rPr>
          <w:rFonts w:cs="Arial"/>
          <w:bCs/>
          <w:iCs/>
          <w:sz w:val="20"/>
          <w:szCs w:val="20"/>
        </w:rPr>
        <w:t>Okvirni sporazum je sestavljen v petih (5) enakovrednih izvodih, od katerih prejme naročnik štiri (4) izvode in dobavitelj en (1) izvod.</w:t>
      </w:r>
    </w:p>
    <w:p w14:paraId="2CBEA4D9" w14:textId="199490E3" w:rsidR="00203B66" w:rsidRPr="00074BE0" w:rsidRDefault="00203B66" w:rsidP="00D82264">
      <w:pPr>
        <w:rPr>
          <w:rFonts w:cs="Arial"/>
          <w:sz w:val="20"/>
          <w:szCs w:val="20"/>
        </w:rPr>
      </w:pPr>
      <w:r w:rsidRPr="00074BE0">
        <w:rPr>
          <w:rFonts w:cs="Arial"/>
          <w:sz w:val="20"/>
          <w:szCs w:val="20"/>
        </w:rPr>
        <w:t xml:space="preserve"> </w:t>
      </w:r>
    </w:p>
    <w:p w14:paraId="28C6F1EC" w14:textId="77777777" w:rsidR="00203B66" w:rsidRPr="00B5346E" w:rsidRDefault="00203B66"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974E68" w:rsidRPr="00B5346E" w14:paraId="7F9E174C" w14:textId="77777777" w:rsidTr="00D82264">
        <w:trPr>
          <w:cantSplit/>
          <w:trHeight w:val="409"/>
        </w:trPr>
        <w:tc>
          <w:tcPr>
            <w:tcW w:w="4465" w:type="dxa"/>
          </w:tcPr>
          <w:p w14:paraId="269E6257" w14:textId="77777777" w:rsidR="00D82264" w:rsidRDefault="00D82264" w:rsidP="00974E68">
            <w:pPr>
              <w:rPr>
                <w:sz w:val="20"/>
                <w:szCs w:val="20"/>
              </w:rPr>
            </w:pPr>
          </w:p>
          <w:p w14:paraId="733BC372" w14:textId="76A1988E" w:rsidR="00974E68" w:rsidRPr="00B5346E" w:rsidRDefault="00974E68" w:rsidP="00974E68">
            <w:pPr>
              <w:rPr>
                <w:sz w:val="20"/>
                <w:szCs w:val="20"/>
              </w:rPr>
            </w:pPr>
            <w:r>
              <w:rPr>
                <w:sz w:val="20"/>
                <w:szCs w:val="20"/>
              </w:rPr>
              <w:t>Brežice</w:t>
            </w:r>
            <w:r w:rsidRPr="00B5346E">
              <w:rPr>
                <w:sz w:val="20"/>
                <w:szCs w:val="20"/>
              </w:rPr>
              <w:t>, dne ____________</w:t>
            </w:r>
          </w:p>
        </w:tc>
        <w:tc>
          <w:tcPr>
            <w:tcW w:w="4465" w:type="dxa"/>
          </w:tcPr>
          <w:p w14:paraId="252F5D87" w14:textId="77777777" w:rsidR="00D82264" w:rsidRDefault="00D82264" w:rsidP="00682A70">
            <w:pPr>
              <w:rPr>
                <w:sz w:val="20"/>
                <w:szCs w:val="20"/>
              </w:rPr>
            </w:pPr>
          </w:p>
          <w:p w14:paraId="56C5EF03" w14:textId="77777777" w:rsidR="00974E68" w:rsidRPr="00B5346E" w:rsidRDefault="00974E68" w:rsidP="00682A70">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301801" w14:textId="77777777" w:rsidTr="00D82264">
        <w:trPr>
          <w:cantSplit/>
          <w:trHeight w:val="430"/>
        </w:trPr>
        <w:tc>
          <w:tcPr>
            <w:tcW w:w="4465" w:type="dxa"/>
          </w:tcPr>
          <w:p w14:paraId="7F84D9A4" w14:textId="77777777" w:rsidR="00D82264" w:rsidRDefault="00D82264" w:rsidP="00974E68">
            <w:pPr>
              <w:rPr>
                <w:sz w:val="20"/>
                <w:szCs w:val="20"/>
              </w:rPr>
            </w:pPr>
          </w:p>
          <w:p w14:paraId="6F619AC5" w14:textId="77DBCC8E" w:rsidR="00974E68" w:rsidRDefault="00974E68" w:rsidP="00974E68">
            <w:pPr>
              <w:rPr>
                <w:sz w:val="20"/>
                <w:szCs w:val="20"/>
              </w:rPr>
            </w:pPr>
            <w:r w:rsidRPr="00B5346E">
              <w:rPr>
                <w:sz w:val="20"/>
                <w:szCs w:val="20"/>
              </w:rPr>
              <w:t>št.: ___________</w:t>
            </w:r>
          </w:p>
        </w:tc>
        <w:tc>
          <w:tcPr>
            <w:tcW w:w="4465" w:type="dxa"/>
          </w:tcPr>
          <w:p w14:paraId="1EA47616" w14:textId="77777777" w:rsidR="00974E68" w:rsidRDefault="00974E68" w:rsidP="00682A70">
            <w:pPr>
              <w:rPr>
                <w:sz w:val="20"/>
                <w:szCs w:val="20"/>
              </w:rPr>
            </w:pPr>
          </w:p>
          <w:p w14:paraId="0E7B747A" w14:textId="03B95688" w:rsidR="00D82264" w:rsidRPr="00B5346E" w:rsidRDefault="00D82264" w:rsidP="00682A70">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F2E0BB" w14:textId="77777777" w:rsidTr="00974E68">
        <w:trPr>
          <w:cantSplit/>
        </w:trPr>
        <w:tc>
          <w:tcPr>
            <w:tcW w:w="4465" w:type="dxa"/>
          </w:tcPr>
          <w:p w14:paraId="6EF0BB11" w14:textId="77777777" w:rsidR="00974E68" w:rsidRPr="00974E68" w:rsidRDefault="00974E68" w:rsidP="00974E68">
            <w:pPr>
              <w:jc w:val="center"/>
              <w:rPr>
                <w:b/>
                <w:sz w:val="20"/>
                <w:szCs w:val="20"/>
              </w:rPr>
            </w:pPr>
          </w:p>
          <w:p w14:paraId="244560B5" w14:textId="77777777" w:rsidR="00974E68" w:rsidRPr="00974E68" w:rsidRDefault="00974E68" w:rsidP="00974E68">
            <w:pPr>
              <w:jc w:val="center"/>
              <w:rPr>
                <w:b/>
                <w:sz w:val="20"/>
                <w:szCs w:val="20"/>
              </w:rPr>
            </w:pPr>
            <w:r w:rsidRPr="00974E68">
              <w:rPr>
                <w:b/>
                <w:sz w:val="20"/>
                <w:szCs w:val="20"/>
              </w:rPr>
              <w:t>Naročnik:</w:t>
            </w:r>
          </w:p>
        </w:tc>
        <w:tc>
          <w:tcPr>
            <w:tcW w:w="4465" w:type="dxa"/>
          </w:tcPr>
          <w:p w14:paraId="149BB807" w14:textId="77777777" w:rsidR="00974E68" w:rsidRPr="00974E68" w:rsidRDefault="00974E68" w:rsidP="00974E68">
            <w:pPr>
              <w:jc w:val="center"/>
              <w:rPr>
                <w:b/>
                <w:sz w:val="20"/>
                <w:szCs w:val="20"/>
              </w:rPr>
            </w:pPr>
          </w:p>
          <w:p w14:paraId="34EFA7D4" w14:textId="77AD1D02" w:rsidR="00974E68" w:rsidRPr="00974E68" w:rsidRDefault="00074BE0" w:rsidP="00974E68">
            <w:pPr>
              <w:jc w:val="center"/>
              <w:rPr>
                <w:b/>
                <w:sz w:val="20"/>
                <w:szCs w:val="20"/>
              </w:rPr>
            </w:pPr>
            <w:r>
              <w:rPr>
                <w:b/>
                <w:sz w:val="20"/>
                <w:szCs w:val="20"/>
              </w:rPr>
              <w:t>Dobavitelj</w:t>
            </w:r>
            <w:r w:rsidR="00974E68" w:rsidRPr="00974E68">
              <w:rPr>
                <w:b/>
                <w:sz w:val="20"/>
                <w:szCs w:val="20"/>
              </w:rPr>
              <w:t>:</w:t>
            </w:r>
          </w:p>
        </w:tc>
      </w:tr>
      <w:tr w:rsidR="00974E68" w:rsidRPr="00B5346E" w14:paraId="59637AA6" w14:textId="77777777" w:rsidTr="00974E68">
        <w:trPr>
          <w:cantSplit/>
        </w:trPr>
        <w:tc>
          <w:tcPr>
            <w:tcW w:w="4465" w:type="dxa"/>
          </w:tcPr>
          <w:p w14:paraId="4DA4367B" w14:textId="654A5559" w:rsidR="00974E68" w:rsidRPr="00B5346E" w:rsidRDefault="00974E68" w:rsidP="00974E68">
            <w:pPr>
              <w:jc w:val="center"/>
              <w:rPr>
                <w:sz w:val="20"/>
                <w:szCs w:val="20"/>
              </w:rPr>
            </w:pPr>
          </w:p>
          <w:p w14:paraId="59AEF1E3" w14:textId="77777777" w:rsidR="00974E68" w:rsidRPr="00B5346E" w:rsidRDefault="00974E68" w:rsidP="00974E68">
            <w:pPr>
              <w:jc w:val="center"/>
              <w:rPr>
                <w:bCs/>
                <w:sz w:val="20"/>
                <w:szCs w:val="20"/>
              </w:rPr>
            </w:pPr>
            <w:r w:rsidRPr="00B5346E">
              <w:rPr>
                <w:sz w:val="20"/>
                <w:szCs w:val="20"/>
              </w:rPr>
              <w:t>SPLOŠNA BOLNIŠNICA BREŽICE</w:t>
            </w:r>
          </w:p>
          <w:p w14:paraId="30666ABC" w14:textId="77777777" w:rsidR="00974E68" w:rsidRDefault="00974E68" w:rsidP="00974E68">
            <w:pPr>
              <w:jc w:val="center"/>
              <w:rPr>
                <w:sz w:val="20"/>
                <w:szCs w:val="20"/>
              </w:rPr>
            </w:pPr>
            <w:r>
              <w:rPr>
                <w:sz w:val="20"/>
                <w:szCs w:val="20"/>
              </w:rPr>
              <w:t>Anica Hribar</w:t>
            </w:r>
          </w:p>
          <w:p w14:paraId="3448F139" w14:textId="46436284" w:rsidR="00974E68" w:rsidRPr="00B5346E" w:rsidRDefault="00974E68" w:rsidP="00974E68">
            <w:pPr>
              <w:jc w:val="center"/>
              <w:rPr>
                <w:sz w:val="20"/>
                <w:szCs w:val="20"/>
              </w:rPr>
            </w:pPr>
            <w:r>
              <w:rPr>
                <w:sz w:val="20"/>
                <w:szCs w:val="20"/>
              </w:rPr>
              <w:t>direktorica</w:t>
            </w:r>
          </w:p>
        </w:tc>
        <w:tc>
          <w:tcPr>
            <w:tcW w:w="4465" w:type="dxa"/>
          </w:tcPr>
          <w:p w14:paraId="6D5AE046" w14:textId="77777777" w:rsidR="00974E68" w:rsidRPr="00B5346E" w:rsidRDefault="00974E68" w:rsidP="00974E68">
            <w:pPr>
              <w:jc w:val="center"/>
              <w:rPr>
                <w:sz w:val="20"/>
                <w:szCs w:val="20"/>
              </w:rPr>
            </w:pPr>
          </w:p>
          <w:p w14:paraId="525AC757" w14:textId="77777777" w:rsidR="00974E68" w:rsidRPr="00B5346E" w:rsidRDefault="00974E68" w:rsidP="00974E68">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7F9E3808" w14:textId="77777777"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5942089" w14:textId="22273068"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6404840E" w14:textId="77777777" w:rsidR="00203B66" w:rsidRPr="00B5346E" w:rsidRDefault="00203B66" w:rsidP="00203B66">
      <w:pPr>
        <w:rPr>
          <w:sz w:val="20"/>
          <w:szCs w:val="20"/>
        </w:rPr>
      </w:pPr>
    </w:p>
    <w:p w14:paraId="1296E6BD" w14:textId="28822745" w:rsidR="001A68FD" w:rsidRPr="00B5346E" w:rsidRDefault="00203B66" w:rsidP="001A68FD">
      <w:pPr>
        <w:pStyle w:val="n2"/>
        <w:rPr>
          <w:b w:val="0"/>
          <w:sz w:val="20"/>
          <w:szCs w:val="20"/>
        </w:rPr>
      </w:pPr>
      <w:r w:rsidRPr="00B5346E">
        <w:rPr>
          <w:b w:val="0"/>
          <w:sz w:val="20"/>
          <w:szCs w:val="20"/>
        </w:rPr>
        <w:br w:type="page"/>
      </w:r>
    </w:p>
    <w:p w14:paraId="010B6F7B" w14:textId="5D8440F4" w:rsidR="008362D4" w:rsidRPr="00333A85" w:rsidRDefault="008362D4" w:rsidP="00333A85">
      <w:pPr>
        <w:widowControl w:val="0"/>
        <w:jc w:val="left"/>
        <w:rPr>
          <w:rFonts w:cs="Arial"/>
          <w:b/>
          <w:iCs/>
          <w:sz w:val="20"/>
          <w:szCs w:val="20"/>
        </w:rPr>
      </w:pPr>
      <w:bookmarkStart w:id="82" w:name="_Toc318133923"/>
      <w:r w:rsidRPr="00333A85">
        <w:rPr>
          <w:rFonts w:cs="Arial"/>
          <w:b/>
          <w:iCs/>
          <w:sz w:val="20"/>
          <w:szCs w:val="20"/>
        </w:rPr>
        <w:lastRenderedPageBreak/>
        <w:t>OBR</w:t>
      </w:r>
      <w:r w:rsidR="00333A85" w:rsidRPr="00333A85">
        <w:rPr>
          <w:rFonts w:cs="Arial"/>
          <w:b/>
          <w:iCs/>
          <w:sz w:val="20"/>
          <w:szCs w:val="20"/>
        </w:rPr>
        <w:t xml:space="preserve">AZEC ŠT. </w:t>
      </w:r>
      <w:bookmarkEnd w:id="82"/>
      <w:r w:rsidR="00BC5850">
        <w:rPr>
          <w:rFonts w:cs="Arial"/>
          <w:b/>
          <w:iCs/>
          <w:sz w:val="20"/>
          <w:szCs w:val="20"/>
        </w:rPr>
        <w:t>16</w:t>
      </w:r>
    </w:p>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p w14:paraId="2174084C" w14:textId="77777777" w:rsidR="00333A85" w:rsidRDefault="00333A85" w:rsidP="00AE1FE8">
      <w:pPr>
        <w:widowControl w:val="0"/>
        <w:jc w:val="left"/>
        <w:rPr>
          <w:rFonts w:cs="Arial"/>
          <w:iCs/>
          <w:sz w:val="20"/>
          <w:szCs w:val="20"/>
        </w:rPr>
      </w:pPr>
    </w:p>
    <w:p w14:paraId="7B6F0F31" w14:textId="77777777" w:rsidR="00333A85" w:rsidRDefault="00333A85" w:rsidP="00AE1FE8">
      <w:pPr>
        <w:widowControl w:val="0"/>
        <w:jc w:val="left"/>
        <w:rPr>
          <w:rFonts w:cs="Arial"/>
          <w:iCs/>
          <w:sz w:val="20"/>
          <w:szCs w:val="20"/>
        </w:rPr>
      </w:pPr>
    </w:p>
    <w:sectPr w:rsidR="00333A85" w:rsidSect="0034055D">
      <w:headerReference w:type="even" r:id="rId17"/>
      <w:headerReference w:type="default" r:id="rId18"/>
      <w:headerReference w:type="first" r:id="rId19"/>
      <w:footerReference w:type="first" r:id="rId20"/>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7F100" w14:textId="77777777" w:rsidR="00AE4F74" w:rsidRDefault="00AE4F74" w:rsidP="00184F9B">
      <w:r>
        <w:separator/>
      </w:r>
    </w:p>
  </w:endnote>
  <w:endnote w:type="continuationSeparator" w:id="0">
    <w:p w14:paraId="63D4636A" w14:textId="77777777" w:rsidR="00AE4F74" w:rsidRDefault="00AE4F74"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D6D6E" w14:textId="77777777" w:rsidR="00AE4F74" w:rsidRDefault="00AE4F74" w:rsidP="00DE4056">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AE4F74" w:rsidRDefault="00AE4F74"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AE4F74" w:rsidRPr="0032737A" w:rsidRDefault="00AE4F74"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AE4F74" w:rsidRPr="0032737A" w:rsidRDefault="00AE4F74"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38B4D" w14:textId="77777777" w:rsidR="00AE4F74" w:rsidRDefault="00AE4F74" w:rsidP="00184F9B">
      <w:r>
        <w:separator/>
      </w:r>
    </w:p>
  </w:footnote>
  <w:footnote w:type="continuationSeparator" w:id="0">
    <w:p w14:paraId="38BEBE25" w14:textId="77777777" w:rsidR="00AE4F74" w:rsidRDefault="00AE4F74"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AE4F74" w:rsidRDefault="00AE4F7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AE4F74" w:rsidRDefault="00AE4F74" w:rsidP="005A3568">
    <w:pPr>
      <w:pStyle w:val="Glava"/>
      <w:ind w:left="-1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AE4F74" w:rsidRDefault="00AE4F7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6535857"/>
    <w:multiLevelType w:val="multilevel"/>
    <w:tmpl w:val="B16895BC"/>
    <w:lvl w:ilvl="0">
      <w:start w:val="3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6"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0"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4"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5E08BF"/>
    <w:multiLevelType w:val="multilevel"/>
    <w:tmpl w:val="5EC2A00C"/>
    <w:lvl w:ilvl="0">
      <w:start w:val="1"/>
      <w:numFmt w:val="decimal"/>
      <w:lvlText w:val="%1."/>
      <w:lvlJc w:val="left"/>
      <w:pPr>
        <w:ind w:left="644"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6"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2" w15:restartNumberingAfterBreak="0">
    <w:nsid w:val="62A6367E"/>
    <w:multiLevelType w:val="multilevel"/>
    <w:tmpl w:val="5B1E25F0"/>
    <w:lvl w:ilvl="0">
      <w:start w:val="3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5" w15:restartNumberingAfterBreak="0">
    <w:nsid w:val="6B7F2F0E"/>
    <w:multiLevelType w:val="multilevel"/>
    <w:tmpl w:val="B24A3BAC"/>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36"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0"/>
  </w:num>
  <w:num w:numId="2">
    <w:abstractNumId w:val="41"/>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28"/>
  </w:num>
  <w:num w:numId="5">
    <w:abstractNumId w:val="11"/>
  </w:num>
  <w:num w:numId="6">
    <w:abstractNumId w:val="26"/>
  </w:num>
  <w:num w:numId="7">
    <w:abstractNumId w:val="23"/>
  </w:num>
  <w:num w:numId="8">
    <w:abstractNumId w:val="14"/>
  </w:num>
  <w:num w:numId="9">
    <w:abstractNumId w:val="21"/>
  </w:num>
  <w:num w:numId="10">
    <w:abstractNumId w:val="27"/>
  </w:num>
  <w:num w:numId="11">
    <w:abstractNumId w:val="36"/>
  </w:num>
  <w:num w:numId="12">
    <w:abstractNumId w:val="17"/>
  </w:num>
  <w:num w:numId="13">
    <w:abstractNumId w:val="19"/>
  </w:num>
  <w:num w:numId="14">
    <w:abstractNumId w:val="16"/>
  </w:num>
  <w:num w:numId="15">
    <w:abstractNumId w:val="31"/>
  </w:num>
  <w:num w:numId="16">
    <w:abstractNumId w:val="9"/>
  </w:num>
  <w:num w:numId="17">
    <w:abstractNumId w:val="38"/>
  </w:num>
  <w:num w:numId="18">
    <w:abstractNumId w:val="29"/>
  </w:num>
  <w:num w:numId="19">
    <w:abstractNumId w:val="8"/>
  </w:num>
  <w:num w:numId="20">
    <w:abstractNumId w:val="40"/>
  </w:num>
  <w:num w:numId="21">
    <w:abstractNumId w:val="34"/>
  </w:num>
  <w:num w:numId="22">
    <w:abstractNumId w:val="33"/>
  </w:num>
  <w:num w:numId="23">
    <w:abstractNumId w:val="39"/>
  </w:num>
  <w:num w:numId="24">
    <w:abstractNumId w:val="4"/>
  </w:num>
  <w:num w:numId="25">
    <w:abstractNumId w:val="20"/>
  </w:num>
  <w:num w:numId="26">
    <w:abstractNumId w:val="22"/>
  </w:num>
  <w:num w:numId="27">
    <w:abstractNumId w:val="12"/>
  </w:num>
  <w:num w:numId="28">
    <w:abstractNumId w:val="2"/>
  </w:num>
  <w:num w:numId="29">
    <w:abstractNumId w:val="1"/>
  </w:num>
  <w:num w:numId="30">
    <w:abstractNumId w:val="13"/>
  </w:num>
  <w:num w:numId="31">
    <w:abstractNumId w:val="25"/>
  </w:num>
  <w:num w:numId="32">
    <w:abstractNumId w:val="6"/>
  </w:num>
  <w:num w:numId="33">
    <w:abstractNumId w:val="18"/>
  </w:num>
  <w:num w:numId="34">
    <w:abstractNumId w:val="24"/>
  </w:num>
  <w:num w:numId="35">
    <w:abstractNumId w:val="32"/>
  </w:num>
  <w:num w:numId="36">
    <w:abstractNumId w:val="7"/>
  </w:num>
  <w:num w:numId="37">
    <w:abstractNumId w:val="10"/>
  </w:num>
  <w:num w:numId="38">
    <w:abstractNumId w:val="3"/>
  </w:num>
  <w:num w:numId="39">
    <w:abstractNumId w:val="15"/>
  </w:num>
  <w:num w:numId="40">
    <w:abstractNumId w:val="35"/>
  </w:num>
  <w:num w:numId="41">
    <w:abstractNumId w:val="5"/>
  </w:num>
  <w:num w:numId="42">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ocumentProtection w:edit="forms" w:enforcement="1" w:cryptProviderType="rsaAES" w:cryptAlgorithmClass="hash" w:cryptAlgorithmType="typeAny" w:cryptAlgorithmSid="14" w:cryptSpinCount="100000" w:hash="C5DqxyShEgmsP5irMb2F9QJ6Kx0r5FTwa15nyDxfxdFq6ZojZMQekmitniKwvH8V0aBHGWMVlgIBMh4Ts4IHNQ==" w:salt="xJhVfoz6C2Q0oMtZ0Wxakw=="/>
  <w:defaultTabStop w:val="720"/>
  <w:hyphenationZone w:val="425"/>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8A9"/>
    <w:rsid w:val="00150CA6"/>
    <w:rsid w:val="00154CCE"/>
    <w:rsid w:val="00161431"/>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138CD"/>
    <w:rsid w:val="002153E0"/>
    <w:rsid w:val="00217859"/>
    <w:rsid w:val="00221574"/>
    <w:rsid w:val="00222C68"/>
    <w:rsid w:val="002235DF"/>
    <w:rsid w:val="00225E03"/>
    <w:rsid w:val="00230523"/>
    <w:rsid w:val="002306AD"/>
    <w:rsid w:val="00230B75"/>
    <w:rsid w:val="00230ECA"/>
    <w:rsid w:val="00233A6C"/>
    <w:rsid w:val="00234127"/>
    <w:rsid w:val="0023473C"/>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4191"/>
    <w:rsid w:val="002E06EC"/>
    <w:rsid w:val="002E4566"/>
    <w:rsid w:val="002F185C"/>
    <w:rsid w:val="002F1C9B"/>
    <w:rsid w:val="002F6DF3"/>
    <w:rsid w:val="002F7EBB"/>
    <w:rsid w:val="003007CB"/>
    <w:rsid w:val="00300F3B"/>
    <w:rsid w:val="00302BA4"/>
    <w:rsid w:val="00303E31"/>
    <w:rsid w:val="00303F2D"/>
    <w:rsid w:val="00304F3E"/>
    <w:rsid w:val="00306D55"/>
    <w:rsid w:val="00310227"/>
    <w:rsid w:val="00311761"/>
    <w:rsid w:val="00315898"/>
    <w:rsid w:val="0032023F"/>
    <w:rsid w:val="003271B2"/>
    <w:rsid w:val="0032737A"/>
    <w:rsid w:val="00333076"/>
    <w:rsid w:val="00333A85"/>
    <w:rsid w:val="00333F74"/>
    <w:rsid w:val="0034055D"/>
    <w:rsid w:val="00340DC7"/>
    <w:rsid w:val="003450F4"/>
    <w:rsid w:val="00345AE4"/>
    <w:rsid w:val="00350319"/>
    <w:rsid w:val="00353D6D"/>
    <w:rsid w:val="0035764A"/>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436B"/>
    <w:rsid w:val="00395152"/>
    <w:rsid w:val="00397EE1"/>
    <w:rsid w:val="003A1B14"/>
    <w:rsid w:val="003A3A4F"/>
    <w:rsid w:val="003A5D5F"/>
    <w:rsid w:val="003B0F4B"/>
    <w:rsid w:val="003B21CF"/>
    <w:rsid w:val="003B53DB"/>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812A5"/>
    <w:rsid w:val="00482904"/>
    <w:rsid w:val="0049249C"/>
    <w:rsid w:val="00493DD2"/>
    <w:rsid w:val="004A0588"/>
    <w:rsid w:val="004A2A17"/>
    <w:rsid w:val="004A4C4E"/>
    <w:rsid w:val="004B0540"/>
    <w:rsid w:val="004B0D98"/>
    <w:rsid w:val="004B2057"/>
    <w:rsid w:val="004B277C"/>
    <w:rsid w:val="004B5039"/>
    <w:rsid w:val="004B6D45"/>
    <w:rsid w:val="004B71CA"/>
    <w:rsid w:val="004C19F5"/>
    <w:rsid w:val="004C1E79"/>
    <w:rsid w:val="004C41B9"/>
    <w:rsid w:val="004C76AB"/>
    <w:rsid w:val="004C7A8D"/>
    <w:rsid w:val="004D3B2D"/>
    <w:rsid w:val="004D3EA2"/>
    <w:rsid w:val="004D76EB"/>
    <w:rsid w:val="004E1431"/>
    <w:rsid w:val="004E2D75"/>
    <w:rsid w:val="004E2E3C"/>
    <w:rsid w:val="004E76C1"/>
    <w:rsid w:val="004F2470"/>
    <w:rsid w:val="004F363D"/>
    <w:rsid w:val="004F45AE"/>
    <w:rsid w:val="004F62A0"/>
    <w:rsid w:val="00503332"/>
    <w:rsid w:val="005034A5"/>
    <w:rsid w:val="00503B16"/>
    <w:rsid w:val="0050410D"/>
    <w:rsid w:val="0050518F"/>
    <w:rsid w:val="00505B71"/>
    <w:rsid w:val="005064DC"/>
    <w:rsid w:val="005066CA"/>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3423"/>
    <w:rsid w:val="00553D1E"/>
    <w:rsid w:val="00555E11"/>
    <w:rsid w:val="00556B59"/>
    <w:rsid w:val="005616C5"/>
    <w:rsid w:val="00562A4F"/>
    <w:rsid w:val="00563196"/>
    <w:rsid w:val="0056438B"/>
    <w:rsid w:val="00567A55"/>
    <w:rsid w:val="00572847"/>
    <w:rsid w:val="00572B6C"/>
    <w:rsid w:val="00573CF5"/>
    <w:rsid w:val="00575A56"/>
    <w:rsid w:val="005823F1"/>
    <w:rsid w:val="00583655"/>
    <w:rsid w:val="00584231"/>
    <w:rsid w:val="00584E75"/>
    <w:rsid w:val="0059286C"/>
    <w:rsid w:val="005959B2"/>
    <w:rsid w:val="005963C3"/>
    <w:rsid w:val="005975B7"/>
    <w:rsid w:val="005A3568"/>
    <w:rsid w:val="005A5EB8"/>
    <w:rsid w:val="005A6830"/>
    <w:rsid w:val="005B05C5"/>
    <w:rsid w:val="005B2EBD"/>
    <w:rsid w:val="005B6811"/>
    <w:rsid w:val="005B7535"/>
    <w:rsid w:val="005C3336"/>
    <w:rsid w:val="005C5DA3"/>
    <w:rsid w:val="005D01DA"/>
    <w:rsid w:val="005D27BF"/>
    <w:rsid w:val="005D442A"/>
    <w:rsid w:val="005D4F22"/>
    <w:rsid w:val="005D5595"/>
    <w:rsid w:val="005D5B0D"/>
    <w:rsid w:val="005D7BD5"/>
    <w:rsid w:val="005E1296"/>
    <w:rsid w:val="005E4BF8"/>
    <w:rsid w:val="005E7171"/>
    <w:rsid w:val="005F2A0B"/>
    <w:rsid w:val="005F6624"/>
    <w:rsid w:val="005F7B7C"/>
    <w:rsid w:val="00602501"/>
    <w:rsid w:val="00603F8E"/>
    <w:rsid w:val="0060444A"/>
    <w:rsid w:val="006051BE"/>
    <w:rsid w:val="00605506"/>
    <w:rsid w:val="0061529F"/>
    <w:rsid w:val="006155C1"/>
    <w:rsid w:val="00616112"/>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D1283"/>
    <w:rsid w:val="006D53DD"/>
    <w:rsid w:val="006D67BB"/>
    <w:rsid w:val="006E04DC"/>
    <w:rsid w:val="006E0689"/>
    <w:rsid w:val="006E1D2F"/>
    <w:rsid w:val="006E5927"/>
    <w:rsid w:val="006E6A00"/>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3F1"/>
    <w:rsid w:val="00730811"/>
    <w:rsid w:val="00732A5E"/>
    <w:rsid w:val="007355F5"/>
    <w:rsid w:val="007357F9"/>
    <w:rsid w:val="00736BA4"/>
    <w:rsid w:val="00747154"/>
    <w:rsid w:val="00747216"/>
    <w:rsid w:val="0075085B"/>
    <w:rsid w:val="00750A6B"/>
    <w:rsid w:val="00750B6E"/>
    <w:rsid w:val="00751EC9"/>
    <w:rsid w:val="00752111"/>
    <w:rsid w:val="007563DB"/>
    <w:rsid w:val="00760214"/>
    <w:rsid w:val="00760918"/>
    <w:rsid w:val="00762320"/>
    <w:rsid w:val="0076530A"/>
    <w:rsid w:val="00773D77"/>
    <w:rsid w:val="007751AA"/>
    <w:rsid w:val="00775B96"/>
    <w:rsid w:val="00776DB3"/>
    <w:rsid w:val="00780875"/>
    <w:rsid w:val="007819C5"/>
    <w:rsid w:val="00782072"/>
    <w:rsid w:val="007821B4"/>
    <w:rsid w:val="00782F2B"/>
    <w:rsid w:val="007847AF"/>
    <w:rsid w:val="007859BE"/>
    <w:rsid w:val="00785E5F"/>
    <w:rsid w:val="00786D19"/>
    <w:rsid w:val="00790DD2"/>
    <w:rsid w:val="00793098"/>
    <w:rsid w:val="00793C4F"/>
    <w:rsid w:val="00795A12"/>
    <w:rsid w:val="00796F39"/>
    <w:rsid w:val="007A061E"/>
    <w:rsid w:val="007A19F1"/>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D7DA2"/>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141C"/>
    <w:rsid w:val="00832353"/>
    <w:rsid w:val="00832659"/>
    <w:rsid w:val="008328D9"/>
    <w:rsid w:val="00834376"/>
    <w:rsid w:val="008362D4"/>
    <w:rsid w:val="00840E2B"/>
    <w:rsid w:val="00842478"/>
    <w:rsid w:val="00843583"/>
    <w:rsid w:val="0084602F"/>
    <w:rsid w:val="00852766"/>
    <w:rsid w:val="00857109"/>
    <w:rsid w:val="00860D64"/>
    <w:rsid w:val="00861C34"/>
    <w:rsid w:val="00862627"/>
    <w:rsid w:val="008634B6"/>
    <w:rsid w:val="008643F7"/>
    <w:rsid w:val="008667B5"/>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2293"/>
    <w:rsid w:val="008E5024"/>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FF3"/>
    <w:rsid w:val="00932702"/>
    <w:rsid w:val="009334E5"/>
    <w:rsid w:val="00940370"/>
    <w:rsid w:val="009419A8"/>
    <w:rsid w:val="00944561"/>
    <w:rsid w:val="00946765"/>
    <w:rsid w:val="009510A6"/>
    <w:rsid w:val="00951A61"/>
    <w:rsid w:val="00952F91"/>
    <w:rsid w:val="00961570"/>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C3013"/>
    <w:rsid w:val="009C3615"/>
    <w:rsid w:val="009C3836"/>
    <w:rsid w:val="009C77A1"/>
    <w:rsid w:val="009D3B92"/>
    <w:rsid w:val="009D41E7"/>
    <w:rsid w:val="009D7947"/>
    <w:rsid w:val="009E0A1D"/>
    <w:rsid w:val="009E1255"/>
    <w:rsid w:val="009E2021"/>
    <w:rsid w:val="009E5915"/>
    <w:rsid w:val="009E7EBF"/>
    <w:rsid w:val="009F2A8F"/>
    <w:rsid w:val="009F2DC5"/>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5190"/>
    <w:rsid w:val="00A866F7"/>
    <w:rsid w:val="00A872FC"/>
    <w:rsid w:val="00A90A5D"/>
    <w:rsid w:val="00A92CAA"/>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FE8"/>
    <w:rsid w:val="00AE4F74"/>
    <w:rsid w:val="00AE5546"/>
    <w:rsid w:val="00AE57F7"/>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20470"/>
    <w:rsid w:val="00B22574"/>
    <w:rsid w:val="00B22A63"/>
    <w:rsid w:val="00B237EF"/>
    <w:rsid w:val="00B25AA6"/>
    <w:rsid w:val="00B26E1B"/>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6053"/>
    <w:rsid w:val="00BA667E"/>
    <w:rsid w:val="00BA70F2"/>
    <w:rsid w:val="00BA70F8"/>
    <w:rsid w:val="00BA73D9"/>
    <w:rsid w:val="00BB34E6"/>
    <w:rsid w:val="00BB38B5"/>
    <w:rsid w:val="00BC05B4"/>
    <w:rsid w:val="00BC0DDF"/>
    <w:rsid w:val="00BC1EC6"/>
    <w:rsid w:val="00BC2197"/>
    <w:rsid w:val="00BC3A83"/>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44702"/>
    <w:rsid w:val="00C51B14"/>
    <w:rsid w:val="00C528E7"/>
    <w:rsid w:val="00C52E7A"/>
    <w:rsid w:val="00C62A5A"/>
    <w:rsid w:val="00C64DC1"/>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52EC"/>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F34DE"/>
    <w:rsid w:val="00CF3BA7"/>
    <w:rsid w:val="00CF4F95"/>
    <w:rsid w:val="00CF67C8"/>
    <w:rsid w:val="00D0250F"/>
    <w:rsid w:val="00D063F5"/>
    <w:rsid w:val="00D076DF"/>
    <w:rsid w:val="00D107BD"/>
    <w:rsid w:val="00D11DE7"/>
    <w:rsid w:val="00D13E68"/>
    <w:rsid w:val="00D20653"/>
    <w:rsid w:val="00D22B8D"/>
    <w:rsid w:val="00D2534F"/>
    <w:rsid w:val="00D25819"/>
    <w:rsid w:val="00D26294"/>
    <w:rsid w:val="00D269EF"/>
    <w:rsid w:val="00D27C1F"/>
    <w:rsid w:val="00D30A3C"/>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28D9"/>
    <w:rsid w:val="00D73113"/>
    <w:rsid w:val="00D73312"/>
    <w:rsid w:val="00D769EC"/>
    <w:rsid w:val="00D7799E"/>
    <w:rsid w:val="00D82264"/>
    <w:rsid w:val="00D83425"/>
    <w:rsid w:val="00D9168A"/>
    <w:rsid w:val="00D93DC3"/>
    <w:rsid w:val="00D93EC2"/>
    <w:rsid w:val="00D965EB"/>
    <w:rsid w:val="00D97600"/>
    <w:rsid w:val="00D97B26"/>
    <w:rsid w:val="00DA2288"/>
    <w:rsid w:val="00DA6E2F"/>
    <w:rsid w:val="00DB1875"/>
    <w:rsid w:val="00DB4607"/>
    <w:rsid w:val="00DC087D"/>
    <w:rsid w:val="00DC2578"/>
    <w:rsid w:val="00DC29D0"/>
    <w:rsid w:val="00DC34C0"/>
    <w:rsid w:val="00DC463A"/>
    <w:rsid w:val="00DC660E"/>
    <w:rsid w:val="00DC7435"/>
    <w:rsid w:val="00DC7E4D"/>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5D81"/>
    <w:rsid w:val="00F53CE8"/>
    <w:rsid w:val="00F54403"/>
    <w:rsid w:val="00F558F9"/>
    <w:rsid w:val="00F56372"/>
    <w:rsid w:val="00F57135"/>
    <w:rsid w:val="00F62CAA"/>
    <w:rsid w:val="00F7200F"/>
    <w:rsid w:val="00F7329E"/>
    <w:rsid w:val="00F739EF"/>
    <w:rsid w:val="00F741C2"/>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9697"/>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qFormat/>
    <w:pPr>
      <w:ind w:left="365"/>
    </w:pPr>
    <w:rPr>
      <w:rFonts w:eastAsia="Arial"/>
      <w:sz w:val="14"/>
      <w:szCs w:val="14"/>
    </w:rPr>
  </w:style>
  <w:style w:type="character" w:customStyle="1" w:styleId="TelobesedilaZnak">
    <w:name w:val="Telo besedila Znak"/>
    <w:aliases w:val="Bulets Znak"/>
    <w:link w:val="Telobesedila"/>
    <w:rsid w:val="001926D7"/>
    <w:rPr>
      <w:rFonts w:ascii="Arial" w:eastAsia="Arial" w:hAnsi="Arial" w:cs="Times New Roman"/>
      <w:noProof/>
      <w:sz w:val="14"/>
      <w:szCs w:val="14"/>
      <w:lang w:val="sl-SI" w:eastAsia="sl-SI"/>
    </w:rPr>
  </w:style>
  <w:style w:type="paragraph" w:styleId="Odstavekseznama">
    <w:name w:val="List Paragraph"/>
    <w:basedOn w:val="Navaden"/>
    <w:uiPriority w:val="99"/>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ajnistvo@sb-brezic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jn.mju.gov.si/elektronska-oddaja-ponudb-informacije-za-ponudnik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2749-0884-4653-8BCE-0F7B85878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37</Pages>
  <Words>10594</Words>
  <Characters>60389</Characters>
  <Application>Microsoft Office Word</Application>
  <DocSecurity>0</DocSecurity>
  <Lines>503</Lines>
  <Paragraphs>141</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70842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4</cp:revision>
  <cp:lastPrinted>2018-09-25T09:36:00Z</cp:lastPrinted>
  <dcterms:created xsi:type="dcterms:W3CDTF">2018-09-25T10:32:00Z</dcterms:created>
  <dcterms:modified xsi:type="dcterms:W3CDTF">2018-09-25T11:05:00Z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